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BE" w:rsidRPr="0042410D" w:rsidRDefault="00E230BE" w:rsidP="0042410D">
      <w:pPr>
        <w:jc w:val="center"/>
        <w:rPr>
          <w:rFonts w:ascii="Times New Roman" w:hAnsi="Times New Roman"/>
          <w:caps/>
          <w:color w:val="000000"/>
          <w:sz w:val="28"/>
          <w:szCs w:val="28"/>
          <w:lang w:eastAsia="ko-KR"/>
        </w:rPr>
      </w:pPr>
      <w:r w:rsidRPr="0042410D">
        <w:rPr>
          <w:rFonts w:ascii="Times New Roman" w:hAnsi="Times New Roman"/>
          <w:caps/>
          <w:color w:val="000000"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E230BE" w:rsidRPr="0042410D" w:rsidRDefault="00E230BE" w:rsidP="0042410D">
      <w:pPr>
        <w:jc w:val="center"/>
        <w:rPr>
          <w:rFonts w:ascii="Times New Roman" w:hAnsi="Times New Roman"/>
          <w:caps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aps/>
          <w:color w:val="000000"/>
          <w:sz w:val="28"/>
          <w:szCs w:val="28"/>
          <w:lang w:eastAsia="ko-KR"/>
        </w:rPr>
      </w:pPr>
      <w:r w:rsidRPr="0042410D">
        <w:rPr>
          <w:rFonts w:ascii="Times New Roman" w:hAnsi="Times New Roman"/>
          <w:caps/>
          <w:color w:val="000000"/>
          <w:sz w:val="28"/>
          <w:szCs w:val="28"/>
          <w:lang w:eastAsia="ko-KR"/>
        </w:rPr>
        <w:t>ЮЖНО-КАЗАХСТАНСКИЙ  государственный  университет</w:t>
      </w:r>
    </w:p>
    <w:p w:rsidR="00E230BE" w:rsidRPr="0042410D" w:rsidRDefault="00E230BE" w:rsidP="0042410D">
      <w:pPr>
        <w:jc w:val="center"/>
        <w:rPr>
          <w:rFonts w:ascii="Times New Roman" w:hAnsi="Times New Roman"/>
          <w:caps/>
          <w:color w:val="000000"/>
          <w:sz w:val="28"/>
          <w:szCs w:val="28"/>
          <w:lang w:eastAsia="ko-KR"/>
        </w:rPr>
      </w:pPr>
      <w:r w:rsidRPr="0042410D">
        <w:rPr>
          <w:rFonts w:ascii="Times New Roman" w:hAnsi="Times New Roman"/>
          <w:color w:val="000000"/>
          <w:sz w:val="28"/>
          <w:szCs w:val="28"/>
          <w:lang w:eastAsia="ko-KR"/>
        </w:rPr>
        <w:t>им</w:t>
      </w:r>
      <w:r w:rsidRPr="0042410D">
        <w:rPr>
          <w:rFonts w:ascii="Times New Roman" w:hAnsi="Times New Roman"/>
          <w:caps/>
          <w:color w:val="000000"/>
          <w:sz w:val="28"/>
          <w:szCs w:val="28"/>
          <w:lang w:eastAsia="ko-KR"/>
        </w:rPr>
        <w:t>.м.ауезова</w:t>
      </w:r>
    </w:p>
    <w:p w:rsidR="00E230BE" w:rsidRDefault="00E230BE" w:rsidP="0042410D">
      <w:pPr>
        <w:pStyle w:val="Heading8"/>
        <w:rPr>
          <w:rFonts w:ascii="Times New Roman" w:hAnsi="Times New Roman"/>
          <w:b w:val="0"/>
          <w:color w:val="000000"/>
          <w:szCs w:val="28"/>
        </w:rPr>
      </w:pPr>
    </w:p>
    <w:p w:rsidR="00E230BE" w:rsidRPr="00F26E9F" w:rsidRDefault="00E230BE" w:rsidP="0042410D">
      <w:pPr>
        <w:pStyle w:val="Heading8"/>
        <w:rPr>
          <w:rFonts w:ascii="Times New Roman" w:hAnsi="Times New Roman"/>
          <w:b w:val="0"/>
          <w:caps/>
          <w:color w:val="000000"/>
          <w:szCs w:val="28"/>
        </w:rPr>
      </w:pPr>
      <w:r w:rsidRPr="00F26E9F">
        <w:rPr>
          <w:rFonts w:ascii="Times New Roman" w:hAnsi="Times New Roman"/>
          <w:b w:val="0"/>
          <w:color w:val="000000"/>
          <w:szCs w:val="28"/>
        </w:rPr>
        <w:t xml:space="preserve">Кафедра  </w:t>
      </w:r>
      <w:r w:rsidRPr="00F26E9F">
        <w:rPr>
          <w:rFonts w:ascii="Times New Roman" w:hAnsi="Times New Roman"/>
          <w:b w:val="0"/>
          <w:caps/>
          <w:color w:val="000000"/>
          <w:szCs w:val="28"/>
        </w:rPr>
        <w:t>«Т</w:t>
      </w:r>
      <w:r w:rsidRPr="00F26E9F">
        <w:rPr>
          <w:rFonts w:ascii="Times New Roman" w:hAnsi="Times New Roman"/>
          <w:b w:val="0"/>
          <w:color w:val="000000"/>
          <w:szCs w:val="28"/>
        </w:rPr>
        <w:t>ехнология нефти, газа и полимеров»</w:t>
      </w:r>
    </w:p>
    <w:p w:rsidR="00E230BE" w:rsidRPr="00F26E9F" w:rsidRDefault="00E230BE" w:rsidP="0042410D">
      <w:pPr>
        <w:spacing w:line="312" w:lineRule="auto"/>
        <w:ind w:firstLine="454"/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  <w:r w:rsidRPr="003F38F8">
        <w:rPr>
          <w:rFonts w:ascii="Times New Roman" w:hAnsi="Times New Roman"/>
          <w:color w:val="000000"/>
          <w:sz w:val="28"/>
          <w:szCs w:val="28"/>
        </w:rPr>
        <w:t xml:space="preserve">Еркебаева Г.Ш.,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38F8">
        <w:rPr>
          <w:rFonts w:ascii="Times New Roman" w:hAnsi="Times New Roman"/>
          <w:color w:val="000000"/>
          <w:sz w:val="28"/>
          <w:szCs w:val="28"/>
        </w:rPr>
        <w:t>Танашев С.Т.</w:t>
      </w:r>
    </w:p>
    <w:p w:rsidR="00E230BE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ko-KR"/>
        </w:rPr>
      </w:pPr>
      <w:r w:rsidRPr="0042410D">
        <w:rPr>
          <w:rFonts w:ascii="Times New Roman" w:hAnsi="Times New Roman"/>
          <w:b/>
          <w:color w:val="000000"/>
          <w:sz w:val="28"/>
          <w:szCs w:val="28"/>
          <w:lang w:eastAsia="ko-KR"/>
        </w:rPr>
        <w:t>МЕТОДИЧЕСКИЕ УКАЗАНИЯ</w:t>
      </w:r>
    </w:p>
    <w:p w:rsidR="00E230BE" w:rsidRDefault="00E230BE" w:rsidP="0014375E">
      <w:pPr>
        <w:pStyle w:val="Heading4"/>
        <w:spacing w:before="0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>по организации и проведению самостоятельной работы студентов (СРС)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и самостоятельной работы студентов в присутствии преподавателей (СРСП) </w:t>
      </w:r>
    </w:p>
    <w:p w:rsidR="00E230BE" w:rsidRPr="00F26E9F" w:rsidRDefault="00E230BE" w:rsidP="0014375E">
      <w:pPr>
        <w:pStyle w:val="Heading4"/>
        <w:spacing w:before="0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по дисциплине «Химическая технология  недеструктивных процессов  переработки нефтяного сырья и лабораторный практикум по рабочим  </w:t>
      </w:r>
    </w:p>
    <w:p w:rsidR="00E230BE" w:rsidRPr="00F26E9F" w:rsidRDefault="00E230BE" w:rsidP="0014375E">
      <w:pPr>
        <w:pStyle w:val="Heading4"/>
        <w:spacing w:before="0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>профессиям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>»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(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  <w:lang w:val="kk-KZ"/>
        </w:rPr>
        <w:t xml:space="preserve">HTNPPNS  </w:t>
      </w:r>
      <w:r w:rsidRPr="00F26E9F">
        <w:rPr>
          <w:rFonts w:ascii="Times New Roman" w:hAnsi="Times New Roman"/>
          <w:b w:val="0"/>
          <w:i w:val="0"/>
          <w:caps/>
          <w:color w:val="auto"/>
          <w:sz w:val="28"/>
          <w:szCs w:val="28"/>
          <w:lang w:val="kk-KZ"/>
        </w:rPr>
        <w:t>2304)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</w:t>
      </w:r>
    </w:p>
    <w:p w:rsidR="00E230BE" w:rsidRPr="00F26E9F" w:rsidRDefault="00E230BE" w:rsidP="0014375E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E230BE" w:rsidRPr="00F26E9F" w:rsidRDefault="00E230BE" w:rsidP="0014375E">
      <w:pPr>
        <w:pStyle w:val="BodyText"/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по специальности 5В</w:t>
      </w:r>
      <w:r w:rsidRPr="00F26E9F">
        <w:rPr>
          <w:rFonts w:ascii="Times New Roman" w:hAnsi="Times New Roman"/>
          <w:sz w:val="30"/>
          <w:szCs w:val="30"/>
        </w:rPr>
        <w:t xml:space="preserve">072100 – Химическая технология органических </w:t>
      </w:r>
    </w:p>
    <w:p w:rsidR="00E230BE" w:rsidRPr="00F26E9F" w:rsidRDefault="00E230BE" w:rsidP="0014375E">
      <w:pPr>
        <w:pStyle w:val="BodyText"/>
        <w:spacing w:after="0"/>
        <w:rPr>
          <w:rFonts w:ascii="Times New Roman" w:hAnsi="Times New Roman"/>
          <w:sz w:val="30"/>
          <w:szCs w:val="30"/>
        </w:rPr>
      </w:pPr>
      <w:r w:rsidRPr="00F26E9F">
        <w:rPr>
          <w:rFonts w:ascii="Times New Roman" w:hAnsi="Times New Roman"/>
          <w:sz w:val="30"/>
          <w:szCs w:val="30"/>
        </w:rPr>
        <w:t xml:space="preserve">                                                          </w:t>
      </w:r>
      <w:r>
        <w:rPr>
          <w:rFonts w:ascii="Times New Roman" w:hAnsi="Times New Roman"/>
          <w:sz w:val="30"/>
          <w:szCs w:val="30"/>
        </w:rPr>
        <w:t xml:space="preserve"> </w:t>
      </w:r>
      <w:r w:rsidRPr="00F26E9F">
        <w:rPr>
          <w:rFonts w:ascii="Times New Roman" w:hAnsi="Times New Roman"/>
          <w:sz w:val="30"/>
          <w:szCs w:val="30"/>
        </w:rPr>
        <w:t xml:space="preserve"> веществ</w:t>
      </w:r>
    </w:p>
    <w:p w:rsidR="00E230BE" w:rsidRPr="006C4C66" w:rsidRDefault="00E230BE" w:rsidP="00F26E9F">
      <w:pPr>
        <w:pStyle w:val="BodyText"/>
        <w:rPr>
          <w:rFonts w:ascii="Times New Roman" w:hAnsi="Times New Roman"/>
          <w:sz w:val="30"/>
          <w:szCs w:val="30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42410D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</w:p>
    <w:p w:rsidR="00E230BE" w:rsidRPr="00F26E9F" w:rsidRDefault="00E230BE" w:rsidP="0042410D">
      <w:pPr>
        <w:jc w:val="center"/>
        <w:rPr>
          <w:rFonts w:ascii="Times New Roman" w:hAnsi="Times New Roman"/>
          <w:color w:val="000000"/>
          <w:sz w:val="28"/>
          <w:szCs w:val="28"/>
          <w:lang w:eastAsia="ko-KR"/>
        </w:rPr>
      </w:pPr>
      <w:r w:rsidRPr="00F26E9F">
        <w:rPr>
          <w:rFonts w:ascii="Times New Roman" w:hAnsi="Times New Roman"/>
          <w:color w:val="000000"/>
          <w:sz w:val="28"/>
          <w:szCs w:val="28"/>
          <w:lang w:eastAsia="ko-KR"/>
        </w:rPr>
        <w:t xml:space="preserve">Шымкент 2013 </w:t>
      </w:r>
    </w:p>
    <w:p w:rsidR="00E230BE" w:rsidRPr="0042410D" w:rsidRDefault="00E230BE" w:rsidP="0014375E">
      <w:pPr>
        <w:pStyle w:val="BodyTextIndent"/>
        <w:spacing w:after="0" w:line="276" w:lineRule="auto"/>
        <w:ind w:left="0"/>
        <w:outlineLvl w:val="0"/>
        <w:rPr>
          <w:color w:val="000000"/>
          <w:sz w:val="28"/>
          <w:szCs w:val="28"/>
        </w:rPr>
      </w:pPr>
      <w:r w:rsidRPr="0042410D">
        <w:rPr>
          <w:color w:val="000000"/>
          <w:sz w:val="28"/>
          <w:szCs w:val="28"/>
        </w:rPr>
        <w:t>УДК</w:t>
      </w:r>
      <w:r>
        <w:rPr>
          <w:color w:val="000000"/>
          <w:sz w:val="28"/>
          <w:szCs w:val="28"/>
        </w:rPr>
        <w:t xml:space="preserve"> </w:t>
      </w:r>
      <w:r w:rsidRPr="0042410D">
        <w:rPr>
          <w:color w:val="000000"/>
          <w:sz w:val="28"/>
          <w:szCs w:val="28"/>
        </w:rPr>
        <w:t xml:space="preserve"> 665.63/64(076.5)</w:t>
      </w:r>
    </w:p>
    <w:p w:rsidR="00E230BE" w:rsidRPr="00F26E9F" w:rsidRDefault="00E230BE" w:rsidP="00331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</w:rPr>
        <w:t xml:space="preserve">       </w:t>
      </w:r>
      <w:r w:rsidRPr="0042410D">
        <w:rPr>
          <w:rFonts w:ascii="Times New Roman" w:hAnsi="Times New Roman"/>
          <w:color w:val="000000"/>
          <w:sz w:val="28"/>
          <w:szCs w:val="28"/>
        </w:rPr>
        <w:t xml:space="preserve">Составители: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38F8">
        <w:rPr>
          <w:rFonts w:ascii="Times New Roman" w:hAnsi="Times New Roman"/>
          <w:color w:val="000000"/>
          <w:sz w:val="28"/>
          <w:szCs w:val="28"/>
        </w:rPr>
        <w:t xml:space="preserve">Еркебаева Г.Ш.,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38F8">
        <w:rPr>
          <w:rFonts w:ascii="Times New Roman" w:hAnsi="Times New Roman"/>
          <w:color w:val="000000"/>
          <w:sz w:val="28"/>
          <w:szCs w:val="28"/>
        </w:rPr>
        <w:t>Танашев С.Т.</w:t>
      </w:r>
      <w:r w:rsidRPr="00F26E9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F26E9F">
        <w:rPr>
          <w:rFonts w:ascii="Times New Roman" w:hAnsi="Times New Roman"/>
          <w:color w:val="000000"/>
          <w:sz w:val="28"/>
          <w:szCs w:val="28"/>
          <w:lang w:eastAsia="ko-KR"/>
        </w:rPr>
        <w:t>етодические</w:t>
      </w:r>
      <w:r>
        <w:rPr>
          <w:rFonts w:ascii="Times New Roman" w:hAnsi="Times New Roman"/>
          <w:color w:val="000000"/>
          <w:sz w:val="28"/>
          <w:szCs w:val="28"/>
          <w:lang w:eastAsia="ko-KR"/>
        </w:rPr>
        <w:t xml:space="preserve"> </w:t>
      </w:r>
      <w:r w:rsidRPr="00F26E9F">
        <w:rPr>
          <w:rFonts w:ascii="Times New Roman" w:hAnsi="Times New Roman"/>
          <w:color w:val="000000"/>
          <w:sz w:val="28"/>
          <w:szCs w:val="28"/>
          <w:lang w:eastAsia="ko-KR"/>
        </w:rPr>
        <w:t xml:space="preserve"> указания</w:t>
      </w:r>
      <w:r>
        <w:rPr>
          <w:rFonts w:ascii="Times New Roman" w:hAnsi="Times New Roman"/>
          <w:color w:val="000000"/>
          <w:sz w:val="28"/>
          <w:szCs w:val="28"/>
          <w:lang w:eastAsia="ko-KR"/>
        </w:rPr>
        <w:t xml:space="preserve">  по</w:t>
      </w:r>
    </w:p>
    <w:p w:rsidR="00E230BE" w:rsidRDefault="00E230BE" w:rsidP="003314C9">
      <w:pPr>
        <w:pStyle w:val="Heading4"/>
        <w:spacing w:before="0" w:line="240" w:lineRule="auto"/>
        <w:jc w:val="both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>организации и проведению самостоятельной работы студентов (СРС)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и самостоятельной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работы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>студентов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в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присутствии преподавателей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(СРСП) </w:t>
      </w:r>
    </w:p>
    <w:p w:rsidR="00E230BE" w:rsidRPr="00656F41" w:rsidRDefault="00E230BE" w:rsidP="003314C9">
      <w:pPr>
        <w:pStyle w:val="Heading4"/>
        <w:spacing w:before="0" w:line="240" w:lineRule="auto"/>
        <w:jc w:val="both"/>
        <w:rPr>
          <w:rFonts w:ascii="Times New Roman" w:hAnsi="Times New Roman"/>
          <w:sz w:val="28"/>
          <w:szCs w:val="28"/>
        </w:rPr>
      </w:pP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по дисциплине «Химическая технология  недеструктивных процессов  переработки нефтяного сырья и лабораторный практикум по рабочим  </w:t>
      </w:r>
      <w:r w:rsidRPr="00ED79C6">
        <w:rPr>
          <w:rFonts w:ascii="Times New Roman" w:hAnsi="Times New Roman"/>
          <w:b w:val="0"/>
          <w:i w:val="0"/>
          <w:color w:val="auto"/>
          <w:sz w:val="28"/>
          <w:szCs w:val="28"/>
        </w:rPr>
        <w:t>профессиям»</w:t>
      </w:r>
      <w:r w:rsidRPr="00ED79C6">
        <w:rPr>
          <w:rFonts w:ascii="Times New Roman" w:hAnsi="Times New Roman"/>
          <w:b w:val="0"/>
          <w:i w:val="0"/>
          <w:color w:val="auto"/>
          <w:sz w:val="30"/>
          <w:szCs w:val="30"/>
        </w:rPr>
        <w:t>.</w:t>
      </w:r>
      <w:r>
        <w:rPr>
          <w:rFonts w:ascii="Times New Roman" w:hAnsi="Times New Roman"/>
          <w:b w:val="0"/>
          <w:i w:val="0"/>
          <w:color w:val="auto"/>
          <w:sz w:val="30"/>
          <w:szCs w:val="30"/>
        </w:rPr>
        <w:t xml:space="preserve">- </w:t>
      </w:r>
      <w:r w:rsidRPr="00ED79C6">
        <w:rPr>
          <w:rFonts w:ascii="Times New Roman" w:hAnsi="Times New Roman"/>
          <w:b w:val="0"/>
          <w:i w:val="0"/>
          <w:color w:val="auto"/>
          <w:sz w:val="30"/>
          <w:szCs w:val="30"/>
        </w:rPr>
        <w:t>Шымкент: Ю</w:t>
      </w:r>
      <w:r>
        <w:rPr>
          <w:rFonts w:ascii="Times New Roman" w:hAnsi="Times New Roman"/>
          <w:b w:val="0"/>
          <w:i w:val="0"/>
          <w:color w:val="auto"/>
          <w:sz w:val="30"/>
          <w:szCs w:val="30"/>
        </w:rPr>
        <w:t>КГУ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им. М.Ауезова, </w:t>
      </w:r>
      <w:r w:rsidRPr="00656F41">
        <w:rPr>
          <w:rFonts w:ascii="Times New Roman" w:hAnsi="Times New Roman"/>
          <w:b w:val="0"/>
          <w:i w:val="0"/>
          <w:color w:val="auto"/>
          <w:sz w:val="28"/>
          <w:szCs w:val="28"/>
        </w:rPr>
        <w:t>201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>3.</w:t>
      </w:r>
      <w:r w:rsidRPr="00656F41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-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>36</w:t>
      </w:r>
      <w:r w:rsidRPr="00656F41">
        <w:rPr>
          <w:rFonts w:ascii="Times New Roman" w:hAnsi="Times New Roman"/>
          <w:b w:val="0"/>
          <w:i w:val="0"/>
          <w:color w:val="auto"/>
          <w:sz w:val="28"/>
          <w:szCs w:val="28"/>
        </w:rPr>
        <w:t>с.</w:t>
      </w:r>
    </w:p>
    <w:p w:rsidR="00E230BE" w:rsidRPr="00656F41" w:rsidRDefault="00E230BE" w:rsidP="003314C9">
      <w:pPr>
        <w:pStyle w:val="BodyText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0BE" w:rsidRPr="003314C9" w:rsidRDefault="00E230BE" w:rsidP="002419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  <w:r w:rsidRPr="00656F41">
        <w:rPr>
          <w:rFonts w:ascii="Times New Roman" w:hAnsi="Times New Roman"/>
          <w:sz w:val="28"/>
          <w:szCs w:val="28"/>
        </w:rPr>
        <w:t xml:space="preserve">        </w:t>
      </w:r>
      <w:r w:rsidRPr="003314C9"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составлены в соответствии с требованиями учебного плана и программой дисциплины </w:t>
      </w:r>
      <w:r w:rsidRPr="00656F41">
        <w:rPr>
          <w:rFonts w:ascii="Times New Roman" w:hAnsi="Times New Roman"/>
          <w:sz w:val="28"/>
          <w:szCs w:val="28"/>
        </w:rPr>
        <w:t>«Химическая технология  недеструк-тивных процессов  переработки нефтяного сырья и лабораторный практикум по рабочим профессиям</w:t>
      </w:r>
      <w:r w:rsidRPr="00656F41">
        <w:rPr>
          <w:rFonts w:ascii="Times New Roman" w:hAnsi="Times New Roman"/>
          <w:b/>
          <w:i/>
          <w:sz w:val="28"/>
          <w:szCs w:val="28"/>
        </w:rPr>
        <w:t>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314C9">
        <w:rPr>
          <w:rFonts w:ascii="Times New Roman" w:hAnsi="Times New Roman"/>
          <w:sz w:val="28"/>
          <w:szCs w:val="28"/>
          <w:lang w:eastAsia="ko-KR"/>
        </w:rPr>
        <w:t xml:space="preserve">и включают все необходимые сведения по выполнению </w:t>
      </w:r>
      <w:r>
        <w:rPr>
          <w:rFonts w:ascii="Times New Roman" w:hAnsi="Times New Roman"/>
          <w:sz w:val="28"/>
          <w:szCs w:val="28"/>
          <w:lang w:eastAsia="ko-KR"/>
        </w:rPr>
        <w:t>задании по СРС и СРСП.</w:t>
      </w:r>
    </w:p>
    <w:p w:rsidR="00E230BE" w:rsidRDefault="00E230BE" w:rsidP="003314C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</w:p>
    <w:p w:rsidR="00E230BE" w:rsidRPr="00656F41" w:rsidRDefault="00E230BE" w:rsidP="002419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656F41">
        <w:rPr>
          <w:rFonts w:ascii="Times New Roman" w:hAnsi="Times New Roman"/>
          <w:color w:val="000000"/>
          <w:sz w:val="28"/>
          <w:szCs w:val="28"/>
        </w:rPr>
        <w:t>М</w:t>
      </w:r>
      <w:r w:rsidRPr="00656F41">
        <w:rPr>
          <w:rFonts w:ascii="Times New Roman" w:hAnsi="Times New Roman"/>
          <w:color w:val="000000"/>
          <w:sz w:val="28"/>
          <w:szCs w:val="28"/>
          <w:lang w:eastAsia="ko-KR"/>
        </w:rPr>
        <w:t xml:space="preserve">етодические указания </w:t>
      </w:r>
      <w:r w:rsidRPr="00656F41">
        <w:rPr>
          <w:rFonts w:ascii="Times New Roman" w:hAnsi="Times New Roman"/>
          <w:sz w:val="28"/>
          <w:szCs w:val="28"/>
        </w:rPr>
        <w:t>по организации и проведению самостоятельной работы студентов (СРС)</w:t>
      </w:r>
      <w:r w:rsidRPr="00656F4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56F41">
        <w:rPr>
          <w:rFonts w:ascii="Times New Roman" w:hAnsi="Times New Roman"/>
          <w:sz w:val="28"/>
          <w:szCs w:val="28"/>
        </w:rPr>
        <w:t xml:space="preserve">и самостоятельной работы студентов в присутствии преподавателей (СРСП) по дисциплине </w:t>
      </w:r>
      <w:r w:rsidRPr="00656F4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56F41">
        <w:rPr>
          <w:rFonts w:ascii="Times New Roman" w:hAnsi="Times New Roman"/>
          <w:sz w:val="28"/>
          <w:szCs w:val="28"/>
        </w:rPr>
        <w:t>ставят перед собой целью подготовить студентов к индивидуальной и самостоятельной работе.</w:t>
      </w:r>
    </w:p>
    <w:p w:rsidR="00E230BE" w:rsidRPr="00656F41" w:rsidRDefault="00E230BE" w:rsidP="003314C9">
      <w:pPr>
        <w:pStyle w:val="BodyText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>Разработаны разнообразные формы проведения самостоятельной работы, которые позволяют глубоко и детально изучить наиболее сложные разделы курса, а также привить студентам навыки творческой, самостоятельной работы.</w:t>
      </w:r>
    </w:p>
    <w:p w:rsidR="00E230BE" w:rsidRPr="00656F41" w:rsidRDefault="00E230BE" w:rsidP="003314C9">
      <w:pPr>
        <w:pStyle w:val="BodyText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>Методические указания предназначены для студентов специальности 5В072100- Химическая технология органических веществ.</w:t>
      </w:r>
    </w:p>
    <w:p w:rsidR="00E230BE" w:rsidRDefault="00E230BE" w:rsidP="003314C9">
      <w:pPr>
        <w:pStyle w:val="BodyText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30BE" w:rsidRPr="00656F41" w:rsidRDefault="00E230BE" w:rsidP="003314C9">
      <w:pPr>
        <w:pStyle w:val="BodyText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30BE" w:rsidRPr="00656F41" w:rsidRDefault="00E230BE" w:rsidP="003314C9">
      <w:pPr>
        <w:pStyle w:val="BodyText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i/>
          <w:sz w:val="28"/>
          <w:szCs w:val="28"/>
        </w:rPr>
        <w:t>Рецензенты</w:t>
      </w:r>
      <w:r w:rsidRPr="00656F41">
        <w:rPr>
          <w:rFonts w:ascii="Times New Roman" w:hAnsi="Times New Roman"/>
          <w:sz w:val="28"/>
          <w:szCs w:val="28"/>
        </w:rPr>
        <w:t>: Калдыгозов Е.К.- д.х.н., профессор, ТОО «ПКОП»</w:t>
      </w:r>
    </w:p>
    <w:p w:rsidR="00E230BE" w:rsidRPr="00656F41" w:rsidRDefault="00E230BE" w:rsidP="003314C9">
      <w:pPr>
        <w:pStyle w:val="BodyText"/>
        <w:spacing w:after="0" w:line="240" w:lineRule="auto"/>
        <w:ind w:hanging="1620"/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656F41">
        <w:rPr>
          <w:rFonts w:ascii="Times New Roman" w:hAnsi="Times New Roman"/>
          <w:sz w:val="28"/>
          <w:szCs w:val="28"/>
        </w:rPr>
        <w:t xml:space="preserve"> Дауренбек Н.М. – к.т.н., доцент ЮКГУ им.М.Ауэзова</w:t>
      </w:r>
    </w:p>
    <w:p w:rsidR="00E230BE" w:rsidRDefault="00E230BE" w:rsidP="003314C9">
      <w:pPr>
        <w:pStyle w:val="BodyText"/>
        <w:spacing w:after="0" w:line="240" w:lineRule="auto"/>
        <w:ind w:hanging="1620"/>
        <w:jc w:val="both"/>
        <w:rPr>
          <w:rFonts w:ascii="Times New Roman" w:hAnsi="Times New Roman"/>
          <w:i/>
          <w:sz w:val="28"/>
          <w:szCs w:val="28"/>
        </w:rPr>
      </w:pPr>
      <w:r w:rsidRPr="00656F41">
        <w:rPr>
          <w:rFonts w:ascii="Times New Roman" w:hAnsi="Times New Roman"/>
          <w:i/>
          <w:sz w:val="28"/>
          <w:szCs w:val="28"/>
        </w:rPr>
        <w:t xml:space="preserve">                  </w:t>
      </w:r>
    </w:p>
    <w:p w:rsidR="00E230BE" w:rsidRDefault="00E230BE" w:rsidP="003314C9">
      <w:pPr>
        <w:pStyle w:val="BodyText"/>
        <w:spacing w:after="0" w:line="240" w:lineRule="auto"/>
        <w:ind w:hanging="1620"/>
        <w:jc w:val="both"/>
        <w:rPr>
          <w:rFonts w:ascii="Times New Roman" w:hAnsi="Times New Roman"/>
          <w:i/>
          <w:sz w:val="28"/>
          <w:szCs w:val="28"/>
        </w:rPr>
      </w:pPr>
    </w:p>
    <w:p w:rsidR="00E230BE" w:rsidRPr="00656F41" w:rsidRDefault="00E230BE" w:rsidP="003314C9">
      <w:pPr>
        <w:pStyle w:val="List5"/>
        <w:tabs>
          <w:tab w:val="left" w:pos="8931"/>
          <w:tab w:val="left" w:pos="9214"/>
        </w:tabs>
        <w:ind w:left="0" w:firstLine="567"/>
        <w:rPr>
          <w:rFonts w:ascii="Times New Roman" w:hAnsi="Times New Roman"/>
          <w:szCs w:val="28"/>
        </w:rPr>
      </w:pPr>
      <w:r w:rsidRPr="00656F41">
        <w:rPr>
          <w:rFonts w:ascii="Times New Roman" w:hAnsi="Times New Roman"/>
          <w:szCs w:val="28"/>
        </w:rPr>
        <w:t xml:space="preserve">Рассмотрено и рекомендовано к печати заседанием кафедры ТНГиП (протокол №7   от «11»  01 </w:t>
      </w:r>
      <w:smartTag w:uri="urn:schemas-microsoft-com:office:smarttags" w:element="metricconverter">
        <w:smartTagPr>
          <w:attr w:name="ProductID" w:val="2013 г"/>
        </w:smartTagPr>
        <w:r w:rsidRPr="00656F41">
          <w:rPr>
            <w:rFonts w:ascii="Times New Roman" w:hAnsi="Times New Roman"/>
            <w:szCs w:val="28"/>
          </w:rPr>
          <w:t>2013 г</w:t>
        </w:r>
      </w:smartTag>
      <w:r w:rsidRPr="00656F41">
        <w:rPr>
          <w:rFonts w:ascii="Times New Roman" w:hAnsi="Times New Roman"/>
          <w:szCs w:val="28"/>
        </w:rPr>
        <w:t xml:space="preserve">.) и  методической комиссией химико-технологического факультета (протокол №6 от «29» 01 </w:t>
      </w:r>
      <w:smartTag w:uri="urn:schemas-microsoft-com:office:smarttags" w:element="metricconverter">
        <w:smartTagPr>
          <w:attr w:name="ProductID" w:val="2013 г"/>
        </w:smartTagPr>
        <w:r w:rsidRPr="00656F41">
          <w:rPr>
            <w:rFonts w:ascii="Times New Roman" w:hAnsi="Times New Roman"/>
            <w:szCs w:val="28"/>
          </w:rPr>
          <w:t>2013 г</w:t>
        </w:r>
      </w:smartTag>
      <w:r w:rsidRPr="00656F41">
        <w:rPr>
          <w:rFonts w:ascii="Times New Roman" w:hAnsi="Times New Roman"/>
          <w:szCs w:val="28"/>
        </w:rPr>
        <w:t>.)</w:t>
      </w:r>
    </w:p>
    <w:p w:rsidR="00E230BE" w:rsidRPr="00656F41" w:rsidRDefault="00E230BE" w:rsidP="003314C9">
      <w:pPr>
        <w:pStyle w:val="List5"/>
        <w:tabs>
          <w:tab w:val="left" w:pos="8931"/>
          <w:tab w:val="left" w:pos="9214"/>
        </w:tabs>
        <w:ind w:left="0"/>
        <w:jc w:val="both"/>
        <w:rPr>
          <w:rFonts w:ascii="Times New Roman" w:hAnsi="Times New Roman"/>
          <w:szCs w:val="28"/>
        </w:rPr>
      </w:pPr>
    </w:p>
    <w:p w:rsidR="00E230BE" w:rsidRPr="00656F41" w:rsidRDefault="00E230BE" w:rsidP="003314C9">
      <w:pPr>
        <w:pStyle w:val="List5"/>
        <w:tabs>
          <w:tab w:val="left" w:pos="8931"/>
          <w:tab w:val="left" w:pos="9214"/>
        </w:tabs>
        <w:ind w:left="0" w:firstLine="720"/>
        <w:jc w:val="both"/>
        <w:rPr>
          <w:rFonts w:ascii="Times New Roman" w:hAnsi="Times New Roman"/>
          <w:szCs w:val="28"/>
        </w:rPr>
      </w:pPr>
      <w:r w:rsidRPr="00656F41">
        <w:rPr>
          <w:rFonts w:ascii="Times New Roman" w:hAnsi="Times New Roman"/>
          <w:szCs w:val="28"/>
        </w:rPr>
        <w:t xml:space="preserve">Рекомендовано к изданию учебно-методической комиссией ЮКГУ им. М.Ауэзова (протокол №     от «___» __________ </w:t>
      </w:r>
      <w:smartTag w:uri="urn:schemas-microsoft-com:office:smarttags" w:element="metricconverter">
        <w:smartTagPr>
          <w:attr w:name="ProductID" w:val="2013 г"/>
        </w:smartTagPr>
        <w:r w:rsidRPr="00656F41">
          <w:rPr>
            <w:rFonts w:ascii="Times New Roman" w:hAnsi="Times New Roman"/>
            <w:szCs w:val="28"/>
          </w:rPr>
          <w:t>2013 г</w:t>
        </w:r>
      </w:smartTag>
      <w:r w:rsidRPr="00656F41">
        <w:rPr>
          <w:rFonts w:ascii="Times New Roman" w:hAnsi="Times New Roman"/>
          <w:szCs w:val="28"/>
        </w:rPr>
        <w:t>.)</w:t>
      </w:r>
    </w:p>
    <w:p w:rsidR="00E230BE" w:rsidRDefault="00E230BE" w:rsidP="003314C9">
      <w:pPr>
        <w:pStyle w:val="List5"/>
        <w:tabs>
          <w:tab w:val="left" w:pos="8931"/>
          <w:tab w:val="left" w:pos="9214"/>
        </w:tabs>
        <w:ind w:left="0" w:firstLine="720"/>
        <w:jc w:val="both"/>
        <w:rPr>
          <w:rFonts w:ascii="Times New Roman" w:hAnsi="Times New Roman"/>
          <w:szCs w:val="28"/>
        </w:rPr>
      </w:pPr>
    </w:p>
    <w:p w:rsidR="00E230BE" w:rsidRDefault="00E230BE" w:rsidP="003314C9">
      <w:pPr>
        <w:pStyle w:val="List5"/>
        <w:tabs>
          <w:tab w:val="left" w:pos="8931"/>
          <w:tab w:val="left" w:pos="9214"/>
        </w:tabs>
        <w:ind w:left="0" w:firstLine="720"/>
        <w:jc w:val="both"/>
        <w:rPr>
          <w:rFonts w:ascii="Times New Roman" w:hAnsi="Times New Roman"/>
          <w:szCs w:val="28"/>
        </w:rPr>
      </w:pPr>
    </w:p>
    <w:p w:rsidR="00E230BE" w:rsidRPr="00656F41" w:rsidRDefault="00E230BE" w:rsidP="003314C9">
      <w:pPr>
        <w:pStyle w:val="List5"/>
        <w:tabs>
          <w:tab w:val="left" w:pos="8931"/>
          <w:tab w:val="left" w:pos="9214"/>
        </w:tabs>
        <w:ind w:left="0" w:firstLine="720"/>
        <w:jc w:val="both"/>
        <w:rPr>
          <w:rFonts w:ascii="Times New Roman" w:hAnsi="Times New Roman"/>
          <w:szCs w:val="28"/>
        </w:rPr>
      </w:pPr>
    </w:p>
    <w:p w:rsidR="00E230BE" w:rsidRPr="00656F41" w:rsidRDefault="00E230BE" w:rsidP="003314C9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sym w:font="Symbol" w:char="F0E3"/>
      </w:r>
      <w:r w:rsidRPr="00656F41">
        <w:rPr>
          <w:rFonts w:ascii="Times New Roman" w:hAnsi="Times New Roman"/>
          <w:sz w:val="28"/>
          <w:szCs w:val="28"/>
        </w:rPr>
        <w:t xml:space="preserve"> Южно-Казахстанский государственный университет им. М.Ауэзова, 201</w:t>
      </w:r>
      <w:r>
        <w:rPr>
          <w:rFonts w:ascii="Times New Roman" w:hAnsi="Times New Roman"/>
          <w:sz w:val="28"/>
          <w:szCs w:val="28"/>
        </w:rPr>
        <w:t>3</w:t>
      </w:r>
    </w:p>
    <w:p w:rsidR="00E230BE" w:rsidRDefault="00E230BE" w:rsidP="003314C9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30BE" w:rsidRPr="00656F41" w:rsidRDefault="00E230BE" w:rsidP="003314C9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>Ответственный за выпуск Еркебаева Г.Ш.</w:t>
      </w:r>
    </w:p>
    <w:p w:rsidR="00E230BE" w:rsidRPr="00DE697A" w:rsidRDefault="00E230BE" w:rsidP="00636064">
      <w:pPr>
        <w:jc w:val="both"/>
        <w:rPr>
          <w:sz w:val="28"/>
          <w:szCs w:val="28"/>
          <w:lang w:val="kk-KZ" w:eastAsia="ko-KR"/>
        </w:rPr>
      </w:pPr>
      <w:r w:rsidRPr="00DE697A">
        <w:rPr>
          <w:sz w:val="28"/>
          <w:szCs w:val="28"/>
          <w:lang w:eastAsia="ko-KR"/>
        </w:rPr>
        <w:tab/>
      </w:r>
      <w:r w:rsidRPr="00DE697A">
        <w:rPr>
          <w:sz w:val="28"/>
          <w:szCs w:val="28"/>
          <w:lang w:val="kk-KZ" w:eastAsia="ko-KR"/>
        </w:rPr>
        <w:t xml:space="preserve"> </w:t>
      </w:r>
    </w:p>
    <w:p w:rsidR="00E230BE" w:rsidRPr="00656F41" w:rsidRDefault="00E230BE" w:rsidP="007D69E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656F41">
        <w:rPr>
          <w:rFonts w:ascii="Times New Roman" w:hAnsi="Times New Roman"/>
          <w:b/>
          <w:sz w:val="28"/>
          <w:szCs w:val="28"/>
        </w:rPr>
        <w:t>Содержание</w:t>
      </w:r>
    </w:p>
    <w:p w:rsidR="00E230BE" w:rsidRPr="00656F41" w:rsidRDefault="00E230BE" w:rsidP="007D69EE">
      <w:pPr>
        <w:shd w:val="clear" w:color="auto" w:fill="FFFFFF"/>
        <w:tabs>
          <w:tab w:val="left" w:leader="dot" w:pos="9639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230BE" w:rsidRPr="00656F41" w:rsidRDefault="00E230BE" w:rsidP="007D69EE">
      <w:pPr>
        <w:shd w:val="clear" w:color="auto" w:fill="FFFFFF"/>
        <w:tabs>
          <w:tab w:val="left" w:pos="8543"/>
        </w:tabs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tbl>
      <w:tblPr>
        <w:tblW w:w="9838" w:type="dxa"/>
        <w:tblLayout w:type="fixed"/>
        <w:tblLook w:val="01E0"/>
      </w:tblPr>
      <w:tblGrid>
        <w:gridCol w:w="468"/>
        <w:gridCol w:w="8803"/>
        <w:gridCol w:w="567"/>
      </w:tblGrid>
      <w:tr w:rsidR="00E230BE" w:rsidRPr="00F82D19" w:rsidTr="002419BF">
        <w:tc>
          <w:tcPr>
            <w:tcW w:w="468" w:type="dxa"/>
          </w:tcPr>
          <w:p w:rsidR="00E230BE" w:rsidRPr="00656F41" w:rsidRDefault="00E230BE" w:rsidP="000F28CB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ind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Pr="003B1287" w:rsidRDefault="00E230BE" w:rsidP="000F28CB">
            <w:pPr>
              <w:widowControl w:val="0"/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ind w:firstLine="46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3B1287">
              <w:rPr>
                <w:rFonts w:ascii="Times New Roman" w:hAnsi="Times New Roman"/>
                <w:spacing w:val="-1"/>
                <w:sz w:val="28"/>
                <w:szCs w:val="28"/>
              </w:rPr>
              <w:t>Введение ……………………………………………………………..</w:t>
            </w:r>
          </w:p>
        </w:tc>
        <w:tc>
          <w:tcPr>
            <w:tcW w:w="567" w:type="dxa"/>
          </w:tcPr>
          <w:p w:rsidR="00E230BE" w:rsidRPr="00656F41" w:rsidRDefault="00E230BE" w:rsidP="000F28CB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6F41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E230BE" w:rsidRPr="00F82D19" w:rsidTr="002419BF">
        <w:trPr>
          <w:trHeight w:val="331"/>
        </w:trPr>
        <w:tc>
          <w:tcPr>
            <w:tcW w:w="468" w:type="dxa"/>
          </w:tcPr>
          <w:p w:rsidR="00E230BE" w:rsidRPr="00656F41" w:rsidRDefault="00E230BE" w:rsidP="002419BF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-288"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Pr="003B1287" w:rsidRDefault="00E230BE" w:rsidP="002419BF">
            <w:pPr>
              <w:pStyle w:val="ListParagraph"/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3B1287">
              <w:rPr>
                <w:rFonts w:ascii="Times New Roman" w:hAnsi="Times New Roman"/>
                <w:sz w:val="28"/>
                <w:szCs w:val="28"/>
              </w:rPr>
              <w:t xml:space="preserve">ормы самостоятельной работы </w:t>
            </w:r>
            <w:r w:rsidRPr="00F82D19">
              <w:rPr>
                <w:rFonts w:ascii="Times New Roman" w:hAnsi="Times New Roman"/>
                <w:sz w:val="28"/>
                <w:szCs w:val="28"/>
              </w:rPr>
              <w:t>студе</w:t>
            </w:r>
            <w:r w:rsidRPr="003B1287">
              <w:rPr>
                <w:rFonts w:ascii="Times New Roman" w:hAnsi="Times New Roman"/>
                <w:sz w:val="28"/>
                <w:szCs w:val="28"/>
              </w:rPr>
              <w:t>нтов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…………………….</w:t>
            </w:r>
          </w:p>
        </w:tc>
        <w:tc>
          <w:tcPr>
            <w:tcW w:w="567" w:type="dxa"/>
          </w:tcPr>
          <w:p w:rsidR="00E230BE" w:rsidRPr="00656F41" w:rsidRDefault="00E230BE" w:rsidP="000F28CB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ind w:left="-90" w:firstLine="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230BE" w:rsidRPr="00F82D19" w:rsidTr="002419BF">
        <w:trPr>
          <w:trHeight w:val="331"/>
        </w:trPr>
        <w:tc>
          <w:tcPr>
            <w:tcW w:w="468" w:type="dxa"/>
          </w:tcPr>
          <w:p w:rsidR="00E230BE" w:rsidRPr="00656F41" w:rsidRDefault="00E230BE" w:rsidP="000F28CB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113"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Pr="003B1287" w:rsidRDefault="00E230BE" w:rsidP="002419BF">
            <w:pPr>
              <w:pStyle w:val="BodyTextIndent2"/>
              <w:spacing w:after="0" w:line="240" w:lineRule="auto"/>
              <w:ind w:left="48"/>
              <w:jc w:val="both"/>
              <w:rPr>
                <w:sz w:val="28"/>
                <w:szCs w:val="28"/>
              </w:rPr>
            </w:pPr>
            <w:r w:rsidRPr="003B1287">
              <w:rPr>
                <w:sz w:val="28"/>
                <w:szCs w:val="28"/>
              </w:rPr>
              <w:t>Подведение итогов СРС</w:t>
            </w:r>
            <w:r>
              <w:rPr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567" w:type="dxa"/>
          </w:tcPr>
          <w:p w:rsidR="00E230BE" w:rsidRPr="00656F41" w:rsidRDefault="00E230BE" w:rsidP="000F28CB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230BE" w:rsidRPr="00F82D19" w:rsidTr="002419BF">
        <w:trPr>
          <w:trHeight w:val="292"/>
        </w:trPr>
        <w:tc>
          <w:tcPr>
            <w:tcW w:w="468" w:type="dxa"/>
          </w:tcPr>
          <w:p w:rsidR="00E230BE" w:rsidRPr="00656F41" w:rsidRDefault="00E230BE" w:rsidP="000F28CB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113"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Pr="005C074C" w:rsidRDefault="00E230BE" w:rsidP="002419BF">
            <w:pPr>
              <w:pStyle w:val="Heading1"/>
              <w:numPr>
                <w:ilvl w:val="0"/>
                <w:numId w:val="0"/>
              </w:numPr>
              <w:tabs>
                <w:tab w:val="clear" w:pos="3686"/>
                <w:tab w:val="left" w:pos="304"/>
              </w:tabs>
              <w:ind w:left="48"/>
              <w:jc w:val="left"/>
              <w:rPr>
                <w:color w:val="4F81BD"/>
                <w:lang w:val="ru-RU"/>
              </w:rPr>
            </w:pPr>
            <w:r w:rsidRPr="005C074C">
              <w:rPr>
                <w:lang w:val="ru-RU"/>
              </w:rPr>
              <w:t xml:space="preserve">Вопросы для входного контроля </w:t>
            </w:r>
            <w:r>
              <w:rPr>
                <w:lang w:val="ru-RU"/>
              </w:rPr>
              <w:t>……………………….</w:t>
            </w:r>
          </w:p>
        </w:tc>
        <w:tc>
          <w:tcPr>
            <w:tcW w:w="567" w:type="dxa"/>
          </w:tcPr>
          <w:p w:rsidR="00E230BE" w:rsidRPr="00656F41" w:rsidRDefault="00E230BE" w:rsidP="000F28CB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line="318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230BE" w:rsidRPr="00F82D19" w:rsidTr="002419BF">
        <w:trPr>
          <w:trHeight w:val="292"/>
        </w:trPr>
        <w:tc>
          <w:tcPr>
            <w:tcW w:w="468" w:type="dxa"/>
          </w:tcPr>
          <w:p w:rsidR="00E230BE" w:rsidRPr="00656F41" w:rsidRDefault="00E230BE" w:rsidP="000F28CB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113"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Pr="00732D2A" w:rsidRDefault="00E230BE" w:rsidP="00732D2A">
            <w:pPr>
              <w:pStyle w:val="ListParagraph"/>
              <w:numPr>
                <w:ilvl w:val="0"/>
                <w:numId w:val="110"/>
              </w:numPr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2D19">
              <w:rPr>
                <w:rFonts w:ascii="Times New Roman" w:hAnsi="Times New Roman"/>
                <w:sz w:val="28"/>
                <w:szCs w:val="28"/>
                <w:lang w:val="kk-KZ"/>
              </w:rPr>
              <w:t>Вопросы для текущего контроля</w:t>
            </w:r>
            <w:r w:rsidRPr="00732D2A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..............................................................</w:t>
            </w:r>
          </w:p>
        </w:tc>
        <w:tc>
          <w:tcPr>
            <w:tcW w:w="567" w:type="dxa"/>
          </w:tcPr>
          <w:p w:rsidR="00E230BE" w:rsidRPr="00656F41" w:rsidRDefault="00E230BE" w:rsidP="00732D2A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230BE" w:rsidRPr="00F82D19" w:rsidTr="002419BF">
        <w:tc>
          <w:tcPr>
            <w:tcW w:w="468" w:type="dxa"/>
          </w:tcPr>
          <w:p w:rsidR="00E230BE" w:rsidRPr="00656F41" w:rsidRDefault="00E230BE" w:rsidP="000F28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8" w:lineRule="exact"/>
              <w:ind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Pr="00732D2A" w:rsidRDefault="00E230BE" w:rsidP="002419BF">
            <w:pPr>
              <w:pStyle w:val="ListParagraph"/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/>
              <w:ind w:left="-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D1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Pr="00F82D19">
              <w:rPr>
                <w:rFonts w:ascii="Times New Roman" w:hAnsi="Times New Roman"/>
                <w:color w:val="000000"/>
                <w:sz w:val="28"/>
                <w:szCs w:val="28"/>
              </w:rPr>
              <w:t>Номера и название СРС по модулям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…………………………….</w:t>
            </w:r>
            <w:r w:rsidRPr="00732D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E230BE" w:rsidRPr="00656F41" w:rsidRDefault="00E230BE" w:rsidP="00732D2A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230BE" w:rsidRPr="00F82D19" w:rsidTr="002419BF">
        <w:trPr>
          <w:trHeight w:val="1737"/>
        </w:trPr>
        <w:tc>
          <w:tcPr>
            <w:tcW w:w="468" w:type="dxa"/>
          </w:tcPr>
          <w:p w:rsidR="00E230BE" w:rsidRPr="00656F41" w:rsidRDefault="00E230BE" w:rsidP="000F28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8" w:lineRule="exact"/>
              <w:ind w:firstLine="7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3" w:type="dxa"/>
          </w:tcPr>
          <w:p w:rsidR="00E230BE" w:rsidRDefault="00E230BE" w:rsidP="002419BF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2D19">
              <w:rPr>
                <w:rFonts w:ascii="Times New Roman" w:hAnsi="Times New Roman"/>
                <w:color w:val="000000"/>
                <w:sz w:val="28"/>
                <w:szCs w:val="28"/>
              </w:rPr>
              <w:t>Номера и название СРСП по модулям…………………………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..</w:t>
            </w:r>
          </w:p>
          <w:p w:rsidR="00E230BE" w:rsidRPr="002419BF" w:rsidRDefault="00E230BE" w:rsidP="002419BF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D2A">
              <w:rPr>
                <w:rFonts w:ascii="Times New Roman" w:hAnsi="Times New Roman"/>
                <w:sz w:val="28"/>
                <w:szCs w:val="28"/>
              </w:rPr>
              <w:t>Тестовые вопросы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……………………………………………….. </w:t>
            </w:r>
          </w:p>
          <w:p w:rsidR="00E230BE" w:rsidRPr="00732D2A" w:rsidRDefault="00E230BE" w:rsidP="002419BF">
            <w:pPr>
              <w:pStyle w:val="ListParagraph"/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3B1287">
              <w:rPr>
                <w:rFonts w:ascii="Times New Roman" w:hAnsi="Times New Roman"/>
                <w:sz w:val="28"/>
                <w:szCs w:val="28"/>
              </w:rPr>
              <w:t>итератур</w:t>
            </w:r>
            <w:r>
              <w:rPr>
                <w:rFonts w:ascii="Times New Roman" w:hAnsi="Times New Roman"/>
                <w:sz w:val="28"/>
                <w:szCs w:val="28"/>
              </w:rPr>
              <w:t>а……………………………………………………………</w:t>
            </w:r>
          </w:p>
        </w:tc>
        <w:tc>
          <w:tcPr>
            <w:tcW w:w="567" w:type="dxa"/>
          </w:tcPr>
          <w:p w:rsidR="00E230BE" w:rsidRDefault="00E230BE" w:rsidP="00F55B8C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E230BE" w:rsidRDefault="00E230BE" w:rsidP="00F55B8C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230BE" w:rsidRDefault="00E230BE" w:rsidP="00F55B8C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E230BE" w:rsidRPr="00656F41" w:rsidRDefault="00E230BE" w:rsidP="00F55B8C">
            <w:pPr>
              <w:widowControl w:val="0"/>
              <w:tabs>
                <w:tab w:val="left" w:leader="dot" w:pos="9639"/>
              </w:tabs>
              <w:autoSpaceDE w:val="0"/>
              <w:autoSpaceDN w:val="0"/>
              <w:adjustRightInd w:val="0"/>
              <w:spacing w:after="7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Pr="0014375E" w:rsidRDefault="00E230BE" w:rsidP="00732D2A">
      <w:pPr>
        <w:pStyle w:val="ListParagraph"/>
        <w:spacing w:after="0"/>
        <w:ind w:left="900"/>
        <w:rPr>
          <w:rFonts w:ascii="Times New Roman" w:hAnsi="Times New Roman"/>
          <w:b/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Default="00E230BE" w:rsidP="00F26E9F">
      <w:pPr>
        <w:pStyle w:val="BodyTextIndent"/>
        <w:spacing w:after="0"/>
        <w:ind w:left="0"/>
        <w:rPr>
          <w:color w:val="000000"/>
          <w:sz w:val="28"/>
          <w:szCs w:val="28"/>
        </w:rPr>
      </w:pPr>
    </w:p>
    <w:p w:rsidR="00E230BE" w:rsidRPr="00656F41" w:rsidRDefault="00E230BE" w:rsidP="00656F41">
      <w:pPr>
        <w:pStyle w:val="BodyText"/>
        <w:tabs>
          <w:tab w:val="num" w:pos="0"/>
        </w:tabs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56F41">
        <w:rPr>
          <w:rFonts w:ascii="Times New Roman" w:hAnsi="Times New Roman"/>
          <w:b/>
          <w:caps/>
          <w:sz w:val="28"/>
          <w:szCs w:val="28"/>
        </w:rPr>
        <w:t>В</w:t>
      </w:r>
      <w:r w:rsidRPr="00656F41">
        <w:rPr>
          <w:rFonts w:ascii="Times New Roman" w:hAnsi="Times New Roman"/>
          <w:b/>
          <w:sz w:val="28"/>
          <w:szCs w:val="28"/>
        </w:rPr>
        <w:t>ведение</w:t>
      </w:r>
    </w:p>
    <w:p w:rsidR="00E230BE" w:rsidRPr="00656F41" w:rsidRDefault="00E230BE" w:rsidP="00656F41">
      <w:pPr>
        <w:jc w:val="both"/>
        <w:rPr>
          <w:rFonts w:ascii="Times New Roman" w:hAnsi="Times New Roman"/>
          <w:b/>
          <w:sz w:val="28"/>
          <w:szCs w:val="28"/>
        </w:rPr>
      </w:pPr>
    </w:p>
    <w:p w:rsidR="00E230BE" w:rsidRPr="00656F41" w:rsidRDefault="00E230BE" w:rsidP="00F056A8">
      <w:pPr>
        <w:pStyle w:val="BodyTextIndent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приоритетных задач современной высшей школы является формирование у будущих специалистов профессиональных навыков самостоятельной работы. </w:t>
      </w:r>
      <w:r w:rsidRPr="00656F41">
        <w:rPr>
          <w:sz w:val="28"/>
          <w:szCs w:val="28"/>
        </w:rPr>
        <w:t xml:space="preserve">Самостоятельная работа  </w:t>
      </w:r>
      <w:r>
        <w:rPr>
          <w:sz w:val="28"/>
          <w:szCs w:val="28"/>
        </w:rPr>
        <w:t>студе</w:t>
      </w:r>
      <w:r w:rsidRPr="00656F41">
        <w:rPr>
          <w:sz w:val="28"/>
          <w:szCs w:val="28"/>
        </w:rPr>
        <w:t>нтов по дисциплине «</w:t>
      </w:r>
      <w:r w:rsidRPr="00F26E9F">
        <w:rPr>
          <w:sz w:val="28"/>
          <w:szCs w:val="28"/>
        </w:rPr>
        <w:t xml:space="preserve">Химическая технология  недеструктивных процессов  переработки нефтяного сырья и лабораторный практикум по рабочим  </w:t>
      </w:r>
      <w:r w:rsidRPr="00ED79C6">
        <w:rPr>
          <w:sz w:val="28"/>
          <w:szCs w:val="28"/>
        </w:rPr>
        <w:t>профессиям»</w:t>
      </w:r>
      <w:r w:rsidRPr="00656F41">
        <w:rPr>
          <w:sz w:val="28"/>
          <w:szCs w:val="28"/>
        </w:rPr>
        <w:t xml:space="preserve"> проводится с целью более глубокого, детального изучения курса, привития </w:t>
      </w:r>
      <w:r>
        <w:rPr>
          <w:sz w:val="28"/>
          <w:szCs w:val="28"/>
        </w:rPr>
        <w:t>студент</w:t>
      </w:r>
      <w:r w:rsidRPr="00656F41">
        <w:rPr>
          <w:sz w:val="28"/>
          <w:szCs w:val="28"/>
        </w:rPr>
        <w:t>ам навыков творческой, самостоятельной работы с учебной, научно-технической, методической литературой и конспектами лекций.</w:t>
      </w:r>
    </w:p>
    <w:p w:rsidR="00E230BE" w:rsidRPr="00734786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  <w:lang w:val="kk-KZ"/>
        </w:rPr>
        <w:t xml:space="preserve">        </w:t>
      </w:r>
      <w:r w:rsidRPr="00656F41">
        <w:rPr>
          <w:rFonts w:ascii="Times New Roman" w:hAnsi="Times New Roman"/>
          <w:spacing w:val="8"/>
          <w:sz w:val="28"/>
          <w:szCs w:val="28"/>
          <w:lang w:val="kk-KZ"/>
        </w:rPr>
        <w:t>Задач</w:t>
      </w:r>
      <w:r w:rsidRPr="00656F41">
        <w:rPr>
          <w:rFonts w:ascii="Times New Roman" w:hAnsi="Times New Roman"/>
          <w:spacing w:val="-1"/>
          <w:sz w:val="28"/>
          <w:szCs w:val="28"/>
        </w:rPr>
        <w:t>ей</w:t>
      </w:r>
      <w:r w:rsidRPr="00656F41">
        <w:rPr>
          <w:rFonts w:ascii="Times New Roman" w:hAnsi="Times New Roman"/>
          <w:spacing w:val="8"/>
          <w:sz w:val="28"/>
          <w:szCs w:val="28"/>
          <w:lang w:val="kk-KZ"/>
        </w:rPr>
        <w:t xml:space="preserve"> курса </w:t>
      </w:r>
      <w:r w:rsidRPr="00656F41">
        <w:rPr>
          <w:rFonts w:ascii="Times New Roman" w:hAnsi="Times New Roman"/>
          <w:spacing w:val="-1"/>
          <w:sz w:val="28"/>
          <w:szCs w:val="28"/>
        </w:rPr>
        <w:t xml:space="preserve">является обучение </w:t>
      </w:r>
      <w:r>
        <w:rPr>
          <w:sz w:val="28"/>
          <w:szCs w:val="28"/>
        </w:rPr>
        <w:t>студе</w:t>
      </w:r>
      <w:r w:rsidRPr="00656F41">
        <w:rPr>
          <w:rFonts w:ascii="Times New Roman" w:hAnsi="Times New Roman"/>
          <w:sz w:val="28"/>
          <w:szCs w:val="28"/>
        </w:rPr>
        <w:t>нтов</w:t>
      </w:r>
      <w:r w:rsidRPr="00656F41">
        <w:rPr>
          <w:rFonts w:ascii="Times New Roman" w:hAnsi="Times New Roman"/>
          <w:spacing w:val="8"/>
          <w:sz w:val="28"/>
          <w:szCs w:val="28"/>
          <w:lang w:val="kk-KZ"/>
        </w:rPr>
        <w:t xml:space="preserve"> умению работать с научно-технической литературой в направлении изучения основных приемов переработки не</w:t>
      </w:r>
      <w:r>
        <w:rPr>
          <w:rFonts w:ascii="Times New Roman" w:hAnsi="Times New Roman"/>
          <w:spacing w:val="8"/>
          <w:sz w:val="28"/>
          <w:szCs w:val="28"/>
          <w:lang w:val="kk-KZ"/>
        </w:rPr>
        <w:t>ф</w:t>
      </w:r>
      <w:r w:rsidRPr="00656F41">
        <w:rPr>
          <w:rFonts w:ascii="Times New Roman" w:hAnsi="Times New Roman"/>
          <w:spacing w:val="8"/>
          <w:sz w:val="28"/>
          <w:szCs w:val="28"/>
          <w:lang w:val="kk-KZ"/>
        </w:rPr>
        <w:t>т</w:t>
      </w:r>
      <w:r>
        <w:rPr>
          <w:rFonts w:ascii="Times New Roman" w:hAnsi="Times New Roman"/>
          <w:spacing w:val="8"/>
          <w:sz w:val="28"/>
          <w:szCs w:val="28"/>
          <w:lang w:val="kk-KZ"/>
        </w:rPr>
        <w:t>и и</w:t>
      </w:r>
      <w:r w:rsidRPr="00656F41">
        <w:rPr>
          <w:rFonts w:ascii="Times New Roman" w:hAnsi="Times New Roman"/>
          <w:spacing w:val="8"/>
          <w:sz w:val="28"/>
          <w:szCs w:val="28"/>
          <w:lang w:val="kk-KZ"/>
        </w:rPr>
        <w:t xml:space="preserve"> газ</w:t>
      </w:r>
      <w:r>
        <w:rPr>
          <w:rFonts w:ascii="Times New Roman" w:hAnsi="Times New Roman"/>
          <w:spacing w:val="8"/>
          <w:sz w:val="28"/>
          <w:szCs w:val="28"/>
          <w:lang w:val="kk-KZ"/>
        </w:rPr>
        <w:t>а</w:t>
      </w:r>
      <w:r w:rsidRPr="007A5826">
        <w:rPr>
          <w:sz w:val="28"/>
          <w:szCs w:val="28"/>
        </w:rPr>
        <w:t xml:space="preserve"> </w:t>
      </w:r>
      <w:r w:rsidRPr="00734786">
        <w:rPr>
          <w:rFonts w:ascii="Times New Roman" w:hAnsi="Times New Roman"/>
          <w:sz w:val="28"/>
          <w:szCs w:val="28"/>
        </w:rPr>
        <w:t>для производства различных видов топлив, таких как бензины, реактивные и дизельные топливо, парафины растворители, кокс, сажа, сырье для нефтехимических производств и многие другие продукты; структуры топливно-энергетического баланса Казахстана и СНГ и теоретическими основами технологических процессов переработки углеводородного сырья.</w:t>
      </w:r>
    </w:p>
    <w:p w:rsidR="00E230BE" w:rsidRPr="00656F41" w:rsidRDefault="00E230BE" w:rsidP="00F056A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 xml:space="preserve">Самостоятельная работа должна подготовить </w:t>
      </w:r>
      <w:r>
        <w:rPr>
          <w:sz w:val="28"/>
          <w:szCs w:val="28"/>
        </w:rPr>
        <w:t>студе</w:t>
      </w:r>
      <w:r w:rsidRPr="00656F41">
        <w:rPr>
          <w:rFonts w:ascii="Times New Roman" w:hAnsi="Times New Roman"/>
          <w:sz w:val="28"/>
          <w:szCs w:val="28"/>
        </w:rPr>
        <w:t>нта к экзамену и создать у него фундаментальную базу для последующего изучения специальных курсов.</w:t>
      </w:r>
    </w:p>
    <w:p w:rsidR="00E230BE" w:rsidRPr="00656F41" w:rsidRDefault="00E230BE" w:rsidP="00F056A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56F41">
        <w:rPr>
          <w:rFonts w:ascii="Times New Roman" w:hAnsi="Times New Roman"/>
          <w:sz w:val="28"/>
          <w:szCs w:val="28"/>
        </w:rPr>
        <w:t xml:space="preserve">Базой для данных занятий являются лекции, лабораторные занятия и самое главное, самостоятельная работа </w:t>
      </w:r>
      <w:r>
        <w:rPr>
          <w:sz w:val="28"/>
          <w:szCs w:val="28"/>
        </w:rPr>
        <w:t>студе</w:t>
      </w:r>
      <w:r w:rsidRPr="00656F41">
        <w:rPr>
          <w:rFonts w:ascii="Times New Roman" w:hAnsi="Times New Roman"/>
          <w:sz w:val="28"/>
          <w:szCs w:val="28"/>
        </w:rPr>
        <w:t>нтов  с литературой.</w:t>
      </w: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Pr="00656F41" w:rsidRDefault="00E230BE" w:rsidP="00F05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Pr="00F056A8" w:rsidRDefault="00E230BE" w:rsidP="0053019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F056A8">
        <w:rPr>
          <w:rFonts w:ascii="Times New Roman" w:hAnsi="Times New Roman"/>
          <w:b/>
          <w:sz w:val="28"/>
          <w:szCs w:val="28"/>
        </w:rPr>
        <w:t xml:space="preserve">Формы самостоятельной работы </w:t>
      </w:r>
      <w:r w:rsidRPr="00F056A8">
        <w:rPr>
          <w:b/>
          <w:sz w:val="28"/>
          <w:szCs w:val="28"/>
        </w:rPr>
        <w:t>студе</w:t>
      </w:r>
      <w:r w:rsidRPr="00F056A8">
        <w:rPr>
          <w:rFonts w:ascii="Times New Roman" w:hAnsi="Times New Roman"/>
          <w:b/>
          <w:sz w:val="28"/>
          <w:szCs w:val="28"/>
        </w:rPr>
        <w:t>нтов</w:t>
      </w:r>
    </w:p>
    <w:p w:rsidR="00E230BE" w:rsidRPr="008C613A" w:rsidRDefault="00E230BE" w:rsidP="00F056A8">
      <w:pPr>
        <w:spacing w:after="0" w:line="240" w:lineRule="auto"/>
        <w:ind w:left="851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Учитывая объем курса, его сложность и значение, разработаны разнообразные формы самостоятельной работы (СР</w:t>
      </w:r>
      <w:r>
        <w:rPr>
          <w:sz w:val="28"/>
          <w:szCs w:val="28"/>
        </w:rPr>
        <w:t>С</w:t>
      </w:r>
      <w:r w:rsidRPr="00656F41">
        <w:rPr>
          <w:sz w:val="28"/>
          <w:szCs w:val="28"/>
        </w:rPr>
        <w:t>) и виды индивидуальных занятий:</w:t>
      </w:r>
    </w:p>
    <w:p w:rsidR="00E230BE" w:rsidRPr="00656F41" w:rsidRDefault="00E230BE" w:rsidP="00C867F1">
      <w:pPr>
        <w:pStyle w:val="BodyTextIndent2"/>
        <w:numPr>
          <w:ilvl w:val="0"/>
          <w:numId w:val="1"/>
        </w:numPr>
        <w:tabs>
          <w:tab w:val="clear" w:pos="786"/>
          <w:tab w:val="num" w:pos="900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реферат</w:t>
      </w:r>
    </w:p>
    <w:p w:rsidR="00E230BE" w:rsidRPr="00656F41" w:rsidRDefault="00E230BE" w:rsidP="00C867F1">
      <w:pPr>
        <w:pStyle w:val="BodyTextIndent2"/>
        <w:numPr>
          <w:ilvl w:val="0"/>
          <w:numId w:val="1"/>
        </w:numPr>
        <w:tabs>
          <w:tab w:val="clear" w:pos="786"/>
          <w:tab w:val="num" w:pos="900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контрольная работа</w:t>
      </w:r>
    </w:p>
    <w:p w:rsidR="00E230BE" w:rsidRPr="00656F41" w:rsidRDefault="00E230BE" w:rsidP="00C867F1">
      <w:pPr>
        <w:pStyle w:val="BodyTextIndent2"/>
        <w:numPr>
          <w:ilvl w:val="0"/>
          <w:numId w:val="1"/>
        </w:numPr>
        <w:tabs>
          <w:tab w:val="clear" w:pos="786"/>
          <w:tab w:val="num" w:pos="900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коллоквиум</w:t>
      </w:r>
    </w:p>
    <w:p w:rsidR="00E230BE" w:rsidRPr="00656F41" w:rsidRDefault="00E230BE" w:rsidP="00C867F1">
      <w:pPr>
        <w:pStyle w:val="BodyTextIndent2"/>
        <w:numPr>
          <w:ilvl w:val="0"/>
          <w:numId w:val="1"/>
        </w:numPr>
        <w:tabs>
          <w:tab w:val="clear" w:pos="786"/>
          <w:tab w:val="num" w:pos="900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дискуссии</w:t>
      </w:r>
    </w:p>
    <w:p w:rsidR="00E230BE" w:rsidRPr="00656F41" w:rsidRDefault="00E230BE" w:rsidP="00C867F1">
      <w:pPr>
        <w:pStyle w:val="BodyTextIndent2"/>
        <w:numPr>
          <w:ilvl w:val="0"/>
          <w:numId w:val="1"/>
        </w:numPr>
        <w:tabs>
          <w:tab w:val="clear" w:pos="786"/>
          <w:tab w:val="num" w:pos="900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кейсы</w:t>
      </w:r>
    </w:p>
    <w:p w:rsidR="00E230BE" w:rsidRPr="00656F41" w:rsidRDefault="00E230BE" w:rsidP="00C867F1">
      <w:pPr>
        <w:pStyle w:val="BodyTextIndent2"/>
        <w:numPr>
          <w:ilvl w:val="0"/>
          <w:numId w:val="1"/>
        </w:numPr>
        <w:tabs>
          <w:tab w:val="clear" w:pos="786"/>
          <w:tab w:val="num" w:pos="900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тестовые задания</w:t>
      </w: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Коллоквиумы обычно проводятся по трудно усвояемым разделам курса.</w:t>
      </w: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Темы рефератов и коллоквиумов прилагаются.</w:t>
      </w: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Тесты позволяют получить объективную оценку уровня знаний, умений, навыков и представлений, выявить индивидуальный темп обучения, пробелы в текущей и итоговой подготовке студентов. Задания в тестовой форме имеют логическое преимущество перед вопросами, в которых ничего не утверждается и не отрицается. Технологическое преимущество заданий тестовой формы проявляется в их полном соответствии требованиям автоматизации обучения и контроля. Тестовые задания способствуют эффективной реализации модульного принципа организации учебного процесса. Без них немыслим рейтинг. </w:t>
      </w:r>
      <w:r w:rsidRPr="00656F41">
        <w:rPr>
          <w:sz w:val="28"/>
          <w:szCs w:val="28"/>
        </w:rPr>
        <w:t xml:space="preserve">Вопросы для итогового контроля позволяют получить объективную оценку уровня знаний, умений, навыков и представлений, выявить индивидуальный темп обучения, пробелы в текущей и итоговой подготовке студентов. </w:t>
      </w: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rPr>
          <w:sz w:val="28"/>
          <w:szCs w:val="28"/>
        </w:rPr>
      </w:pPr>
    </w:p>
    <w:p w:rsidR="00E230BE" w:rsidRPr="00656F41" w:rsidRDefault="00E230BE" w:rsidP="00530193">
      <w:pPr>
        <w:pStyle w:val="BodyTextIndent2"/>
        <w:numPr>
          <w:ilvl w:val="0"/>
          <w:numId w:val="2"/>
        </w:numPr>
        <w:spacing w:after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56F41">
        <w:rPr>
          <w:b/>
          <w:sz w:val="28"/>
          <w:szCs w:val="28"/>
        </w:rPr>
        <w:t>одведение итогов ср</w:t>
      </w:r>
      <w:r>
        <w:rPr>
          <w:b/>
          <w:sz w:val="28"/>
          <w:szCs w:val="28"/>
        </w:rPr>
        <w:t>с</w:t>
      </w:r>
    </w:p>
    <w:p w:rsidR="00E230BE" w:rsidRPr="00656F41" w:rsidRDefault="00E230BE" w:rsidP="00C867F1">
      <w:pPr>
        <w:pStyle w:val="BodyTextIndent2"/>
        <w:spacing w:after="0" w:line="276" w:lineRule="auto"/>
        <w:ind w:left="567"/>
        <w:rPr>
          <w:b/>
          <w:sz w:val="28"/>
          <w:szCs w:val="28"/>
        </w:rPr>
      </w:pP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jc w:val="both"/>
        <w:rPr>
          <w:sz w:val="28"/>
          <w:szCs w:val="28"/>
        </w:rPr>
      </w:pPr>
      <w:r w:rsidRPr="00656F41">
        <w:rPr>
          <w:sz w:val="28"/>
          <w:szCs w:val="28"/>
        </w:rPr>
        <w:t>В начале семестра составляется расписание консультаций по СР</w:t>
      </w:r>
      <w:r>
        <w:rPr>
          <w:sz w:val="28"/>
          <w:szCs w:val="28"/>
        </w:rPr>
        <w:t>С</w:t>
      </w:r>
      <w:r w:rsidRPr="00656F41">
        <w:rPr>
          <w:sz w:val="28"/>
          <w:szCs w:val="28"/>
        </w:rPr>
        <w:t xml:space="preserve"> и график контроля знаний </w:t>
      </w:r>
      <w:r>
        <w:rPr>
          <w:sz w:val="28"/>
          <w:szCs w:val="28"/>
        </w:rPr>
        <w:t>студе</w:t>
      </w:r>
      <w:r w:rsidRPr="00656F41">
        <w:rPr>
          <w:sz w:val="28"/>
          <w:szCs w:val="28"/>
        </w:rPr>
        <w:t xml:space="preserve">нтов по выполнению заданий. В графике контроля знаний </w:t>
      </w:r>
      <w:r>
        <w:rPr>
          <w:sz w:val="28"/>
          <w:szCs w:val="28"/>
        </w:rPr>
        <w:t>студе</w:t>
      </w:r>
      <w:r w:rsidRPr="00656F41">
        <w:rPr>
          <w:sz w:val="28"/>
          <w:szCs w:val="28"/>
        </w:rPr>
        <w:t xml:space="preserve">нтов  отражены календарные сроки сдачи вопросов входного контроля, коллоквиумов, разделов реферата. Во время консультаций практикуется разбор наиболее трудного материала в виде дискуссий, что позволяет </w:t>
      </w:r>
      <w:r>
        <w:rPr>
          <w:sz w:val="28"/>
          <w:szCs w:val="28"/>
        </w:rPr>
        <w:t>студе</w:t>
      </w:r>
      <w:r w:rsidRPr="00656F41">
        <w:rPr>
          <w:sz w:val="28"/>
          <w:szCs w:val="28"/>
        </w:rPr>
        <w:t>нт</w:t>
      </w:r>
      <w:r>
        <w:rPr>
          <w:sz w:val="28"/>
          <w:szCs w:val="28"/>
        </w:rPr>
        <w:t>ам</w:t>
      </w:r>
      <w:r w:rsidRPr="00656F41">
        <w:rPr>
          <w:sz w:val="28"/>
          <w:szCs w:val="28"/>
        </w:rPr>
        <w:t xml:space="preserve">  вслух излагать свои мысли, развивать специальную разговорную речь, отстаивать свой взгляды и убеждения.</w:t>
      </w:r>
    </w:p>
    <w:p w:rsidR="00E230BE" w:rsidRPr="00656F41" w:rsidRDefault="00E230BE" w:rsidP="00C867F1">
      <w:pPr>
        <w:pStyle w:val="BodyTextIndent2"/>
        <w:spacing w:after="0" w:line="276" w:lineRule="auto"/>
        <w:ind w:left="0" w:firstLine="567"/>
        <w:rPr>
          <w:sz w:val="28"/>
          <w:szCs w:val="28"/>
        </w:rPr>
      </w:pPr>
    </w:p>
    <w:p w:rsidR="00E230BE" w:rsidRDefault="00E230BE" w:rsidP="00530193">
      <w:pPr>
        <w:pStyle w:val="Heading2"/>
        <w:numPr>
          <w:ilvl w:val="0"/>
          <w:numId w:val="2"/>
        </w:numPr>
        <w:spacing w:befor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Вопросы для входного контроля </w:t>
      </w:r>
    </w:p>
    <w:p w:rsidR="00E230BE" w:rsidRPr="002C215B" w:rsidRDefault="00E230BE" w:rsidP="00530193">
      <w:pPr>
        <w:pStyle w:val="ListParagraph"/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Охарактеризуйте э</w:t>
      </w:r>
      <w:r w:rsidRPr="002C215B">
        <w:rPr>
          <w:rFonts w:ascii="Times New Roman" w:hAnsi="Times New Roman"/>
          <w:sz w:val="28"/>
          <w:szCs w:val="28"/>
          <w:lang w:val="kk-KZ"/>
        </w:rPr>
        <w:t>лемент</w:t>
      </w:r>
      <w:r>
        <w:rPr>
          <w:rFonts w:ascii="Times New Roman" w:hAnsi="Times New Roman"/>
          <w:sz w:val="28"/>
          <w:szCs w:val="28"/>
          <w:lang w:val="kk-KZ"/>
        </w:rPr>
        <w:t>ный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углеводородный  и фракционный состав нефти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Характеристика </w:t>
      </w:r>
      <w:r w:rsidRPr="002C215B">
        <w:rPr>
          <w:rFonts w:ascii="Times New Roman" w:hAnsi="Times New Roman"/>
          <w:sz w:val="28"/>
          <w:szCs w:val="28"/>
          <w:lang w:val="kk-KZ"/>
        </w:rPr>
        <w:t>парафин</w:t>
      </w:r>
      <w:r>
        <w:rPr>
          <w:rFonts w:ascii="Times New Roman" w:hAnsi="Times New Roman"/>
          <w:sz w:val="28"/>
          <w:szCs w:val="28"/>
          <w:lang w:val="kk-KZ"/>
        </w:rPr>
        <w:t>овых углеводородов нефти</w:t>
      </w:r>
    </w:p>
    <w:p w:rsidR="00E230BE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631C15">
        <w:rPr>
          <w:rFonts w:ascii="Times New Roman" w:hAnsi="Times New Roman"/>
          <w:sz w:val="28"/>
          <w:szCs w:val="28"/>
          <w:lang w:val="kk-KZ"/>
        </w:rPr>
        <w:t xml:space="preserve">Какие виды парафиновых углеводородов- газообразные, жидкие и твердые-встречаются  в нефти и нефтепродуктах </w:t>
      </w:r>
    </w:p>
    <w:p w:rsidR="00E230BE" w:rsidRPr="00631C15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Какими методами можно  разделить и определить п</w:t>
      </w:r>
      <w:r w:rsidRPr="00631C15">
        <w:rPr>
          <w:rFonts w:ascii="Times New Roman" w:hAnsi="Times New Roman"/>
          <w:sz w:val="28"/>
          <w:szCs w:val="28"/>
          <w:lang w:val="kk-KZ"/>
        </w:rPr>
        <w:t>арафин</w:t>
      </w:r>
      <w:r>
        <w:rPr>
          <w:rFonts w:ascii="Times New Roman" w:hAnsi="Times New Roman"/>
          <w:sz w:val="28"/>
          <w:szCs w:val="28"/>
          <w:lang w:val="kk-KZ"/>
        </w:rPr>
        <w:t>овые углеводороды</w:t>
      </w:r>
      <w:r w:rsidRPr="00631C15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Как распределяются цикло 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 алкан</w:t>
      </w:r>
      <w:r>
        <w:rPr>
          <w:rFonts w:ascii="Times New Roman" w:hAnsi="Times New Roman"/>
          <w:sz w:val="28"/>
          <w:szCs w:val="28"/>
          <w:lang w:val="kk-KZ"/>
        </w:rPr>
        <w:t>ы в нефтяных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 фракция</w:t>
      </w:r>
      <w:r>
        <w:rPr>
          <w:rFonts w:ascii="Times New Roman" w:hAnsi="Times New Roman"/>
          <w:sz w:val="28"/>
          <w:szCs w:val="28"/>
          <w:lang w:val="kk-KZ"/>
        </w:rPr>
        <w:t>х</w:t>
      </w:r>
    </w:p>
    <w:p w:rsidR="00E230BE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631C15">
        <w:rPr>
          <w:rFonts w:ascii="Times New Roman" w:hAnsi="Times New Roman"/>
          <w:sz w:val="28"/>
          <w:szCs w:val="28"/>
          <w:lang w:val="kk-KZ"/>
        </w:rPr>
        <w:t xml:space="preserve">Как распределяются арены в нефтяных фракциях </w:t>
      </w:r>
    </w:p>
    <w:p w:rsidR="00E230BE" w:rsidRPr="00631C15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Какие виды аренов встречаются в нефтях</w:t>
      </w:r>
      <w:r w:rsidRPr="00631C15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631C15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Методы определения, качественно- споставимое </w:t>
      </w:r>
      <w:r w:rsidRPr="00631C15">
        <w:rPr>
          <w:rFonts w:ascii="Times New Roman" w:hAnsi="Times New Roman"/>
          <w:sz w:val="28"/>
          <w:szCs w:val="28"/>
          <w:lang w:val="kk-KZ"/>
        </w:rPr>
        <w:t>разделени</w:t>
      </w:r>
      <w:r>
        <w:rPr>
          <w:rFonts w:ascii="Times New Roman" w:hAnsi="Times New Roman"/>
          <w:sz w:val="28"/>
          <w:szCs w:val="28"/>
          <w:lang w:val="kk-KZ"/>
        </w:rPr>
        <w:t>е а</w:t>
      </w:r>
      <w:r w:rsidRPr="00631C15">
        <w:rPr>
          <w:rFonts w:ascii="Times New Roman" w:hAnsi="Times New Roman"/>
          <w:sz w:val="28"/>
          <w:szCs w:val="28"/>
          <w:lang w:val="kk-KZ"/>
        </w:rPr>
        <w:t>рен</w:t>
      </w:r>
      <w:r>
        <w:rPr>
          <w:rFonts w:ascii="Times New Roman" w:hAnsi="Times New Roman"/>
          <w:sz w:val="28"/>
          <w:szCs w:val="28"/>
          <w:lang w:val="kk-KZ"/>
        </w:rPr>
        <w:t xml:space="preserve">ов основаны на какие </w:t>
      </w:r>
      <w:r w:rsidRPr="00631C15">
        <w:rPr>
          <w:rFonts w:ascii="Times New Roman" w:hAnsi="Times New Roman"/>
          <w:sz w:val="28"/>
          <w:szCs w:val="28"/>
          <w:lang w:val="kk-KZ"/>
        </w:rPr>
        <w:t>физик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631C15">
        <w:rPr>
          <w:rFonts w:ascii="Times New Roman" w:hAnsi="Times New Roman"/>
          <w:sz w:val="28"/>
          <w:szCs w:val="28"/>
          <w:lang w:val="kk-KZ"/>
        </w:rPr>
        <w:t>-хими</w:t>
      </w:r>
      <w:r>
        <w:rPr>
          <w:rFonts w:ascii="Times New Roman" w:hAnsi="Times New Roman"/>
          <w:sz w:val="28"/>
          <w:szCs w:val="28"/>
          <w:lang w:val="kk-KZ"/>
        </w:rPr>
        <w:t>ческие свойства</w:t>
      </w:r>
      <w:r w:rsidRPr="00631C15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каких нефтепродуктах встречаются непредельные углеводороды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? 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Как влияют непредельные углеводороды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на нефтепродукты</w:t>
      </w:r>
      <w:r w:rsidRPr="002C215B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Число </w:t>
      </w:r>
      <w:r w:rsidRPr="002C215B">
        <w:rPr>
          <w:rFonts w:ascii="Times New Roman" w:hAnsi="Times New Roman"/>
          <w:sz w:val="28"/>
          <w:szCs w:val="28"/>
          <w:lang w:val="kk-KZ"/>
        </w:rPr>
        <w:t>Рейнольд</w:t>
      </w:r>
      <w:r>
        <w:rPr>
          <w:rFonts w:ascii="Times New Roman" w:hAnsi="Times New Roman"/>
          <w:sz w:val="28"/>
          <w:szCs w:val="28"/>
          <w:lang w:val="kk-KZ"/>
        </w:rPr>
        <w:t>са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Как определяется коэффициент теплопередачи</w:t>
      </w:r>
      <w:r w:rsidRPr="002C215B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Что такое абсорбция?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C215B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д</w:t>
      </w:r>
      <w:r w:rsidRPr="002C215B">
        <w:rPr>
          <w:rFonts w:ascii="Times New Roman" w:hAnsi="Times New Roman"/>
          <w:sz w:val="28"/>
          <w:szCs w:val="28"/>
          <w:lang w:val="kk-KZ"/>
        </w:rPr>
        <w:t>сорбция</w:t>
      </w:r>
      <w:r>
        <w:rPr>
          <w:rFonts w:ascii="Times New Roman" w:hAnsi="Times New Roman"/>
          <w:sz w:val="28"/>
          <w:szCs w:val="28"/>
          <w:lang w:val="kk-KZ"/>
        </w:rPr>
        <w:t xml:space="preserve"> это ....</w:t>
      </w:r>
      <w:r w:rsidRPr="002C215B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C215B">
        <w:rPr>
          <w:rFonts w:ascii="Times New Roman" w:hAnsi="Times New Roman"/>
          <w:sz w:val="28"/>
          <w:szCs w:val="28"/>
          <w:lang w:val="kk-KZ"/>
        </w:rPr>
        <w:t>Абсорб</w:t>
      </w:r>
      <w:r>
        <w:rPr>
          <w:rFonts w:ascii="Times New Roman" w:hAnsi="Times New Roman"/>
          <w:sz w:val="28"/>
          <w:szCs w:val="28"/>
          <w:lang w:val="kk-KZ"/>
        </w:rPr>
        <w:t>ент это.............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C215B">
        <w:rPr>
          <w:rFonts w:ascii="Times New Roman" w:hAnsi="Times New Roman"/>
          <w:sz w:val="28"/>
          <w:szCs w:val="28"/>
          <w:lang w:val="kk-KZ"/>
        </w:rPr>
        <w:t xml:space="preserve">Адсорбент </w:t>
      </w:r>
      <w:r>
        <w:rPr>
          <w:rFonts w:ascii="Times New Roman" w:hAnsi="Times New Roman"/>
          <w:sz w:val="28"/>
          <w:szCs w:val="28"/>
          <w:lang w:val="kk-KZ"/>
        </w:rPr>
        <w:t>это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 ........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C215B">
        <w:rPr>
          <w:rFonts w:ascii="Times New Roman" w:hAnsi="Times New Roman"/>
          <w:sz w:val="28"/>
          <w:szCs w:val="28"/>
          <w:lang w:val="kk-KZ"/>
        </w:rPr>
        <w:t>Хими</w:t>
      </w:r>
      <w:r>
        <w:rPr>
          <w:rFonts w:ascii="Times New Roman" w:hAnsi="Times New Roman"/>
          <w:sz w:val="28"/>
          <w:szCs w:val="28"/>
          <w:lang w:val="kk-KZ"/>
        </w:rPr>
        <w:t>ческа</w:t>
      </w:r>
      <w:r w:rsidRPr="002C215B">
        <w:rPr>
          <w:rFonts w:ascii="Times New Roman" w:hAnsi="Times New Roman"/>
          <w:sz w:val="28"/>
          <w:szCs w:val="28"/>
          <w:lang w:val="kk-KZ"/>
        </w:rPr>
        <w:t xml:space="preserve">я технология </w:t>
      </w:r>
      <w:r>
        <w:rPr>
          <w:rFonts w:ascii="Times New Roman" w:hAnsi="Times New Roman"/>
          <w:sz w:val="28"/>
          <w:szCs w:val="28"/>
          <w:lang w:val="kk-KZ"/>
        </w:rPr>
        <w:t>это</w:t>
      </w:r>
      <w:r w:rsidRPr="002C215B">
        <w:rPr>
          <w:rFonts w:ascii="Times New Roman" w:hAnsi="Times New Roman"/>
          <w:sz w:val="28"/>
          <w:szCs w:val="28"/>
          <w:lang w:val="kk-KZ"/>
        </w:rPr>
        <w:t>....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 разделении г</w:t>
      </w:r>
      <w:r w:rsidRPr="002C215B">
        <w:rPr>
          <w:rFonts w:ascii="Times New Roman" w:hAnsi="Times New Roman"/>
          <w:sz w:val="28"/>
          <w:szCs w:val="28"/>
          <w:lang w:val="kk-KZ"/>
        </w:rPr>
        <w:t>аз</w:t>
      </w:r>
      <w:r>
        <w:rPr>
          <w:rFonts w:ascii="Times New Roman" w:hAnsi="Times New Roman"/>
          <w:sz w:val="28"/>
          <w:szCs w:val="28"/>
          <w:lang w:val="kk-KZ"/>
        </w:rPr>
        <w:t>ов на индивидуальные углеводороды использование жидкости имеющего поглощающее свойство называют ..... процессом</w:t>
      </w:r>
    </w:p>
    <w:p w:rsidR="00E230BE" w:rsidRPr="002C215B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Что такое  крекинг</w:t>
      </w:r>
      <w:r w:rsidRPr="002C215B">
        <w:rPr>
          <w:rFonts w:ascii="Times New Roman" w:hAnsi="Times New Roman"/>
          <w:sz w:val="28"/>
          <w:szCs w:val="28"/>
          <w:lang w:val="kk-KZ"/>
        </w:rPr>
        <w:t>?</w:t>
      </w:r>
    </w:p>
    <w:p w:rsidR="00E230BE" w:rsidRPr="00284530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84530">
        <w:rPr>
          <w:rFonts w:ascii="Times New Roman" w:hAnsi="Times New Roman"/>
          <w:sz w:val="28"/>
          <w:szCs w:val="28"/>
          <w:lang w:val="kk-KZ"/>
        </w:rPr>
        <w:t xml:space="preserve">Гетероатомные соединения нефти. </w:t>
      </w:r>
    </w:p>
    <w:p w:rsidR="00E230BE" w:rsidRPr="00284530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84530">
        <w:rPr>
          <w:rFonts w:ascii="Times New Roman" w:hAnsi="Times New Roman"/>
          <w:sz w:val="28"/>
          <w:szCs w:val="28"/>
          <w:lang w:val="kk-KZ"/>
        </w:rPr>
        <w:t>Кислородсодержащие соединения нефти.</w:t>
      </w:r>
    </w:p>
    <w:p w:rsidR="00E230BE" w:rsidRPr="00284530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84530">
        <w:rPr>
          <w:rFonts w:ascii="Times New Roman" w:hAnsi="Times New Roman"/>
          <w:sz w:val="28"/>
          <w:szCs w:val="28"/>
          <w:lang w:val="kk-KZ"/>
        </w:rPr>
        <w:t xml:space="preserve">Азотистые соединения нефти. </w:t>
      </w:r>
    </w:p>
    <w:p w:rsidR="00E230BE" w:rsidRPr="00284530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84530">
        <w:rPr>
          <w:rFonts w:ascii="Times New Roman" w:hAnsi="Times New Roman"/>
          <w:sz w:val="28"/>
          <w:szCs w:val="28"/>
          <w:lang w:val="kk-KZ"/>
        </w:rPr>
        <w:t xml:space="preserve">Какие продукты получают из нефти? </w:t>
      </w:r>
    </w:p>
    <w:p w:rsidR="00E230BE" w:rsidRPr="00284530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84530">
        <w:rPr>
          <w:rFonts w:ascii="Times New Roman" w:hAnsi="Times New Roman"/>
          <w:sz w:val="28"/>
          <w:szCs w:val="28"/>
          <w:lang w:val="kk-KZ"/>
        </w:rPr>
        <w:t>Что такое эмульсия, виды эмульсии?</w:t>
      </w:r>
    </w:p>
    <w:p w:rsidR="00E230BE" w:rsidRPr="00284530" w:rsidRDefault="00E230BE" w:rsidP="00530193">
      <w:pPr>
        <w:numPr>
          <w:ilvl w:val="0"/>
          <w:numId w:val="3"/>
        </w:numPr>
        <w:tabs>
          <w:tab w:val="left" w:pos="132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284530">
        <w:rPr>
          <w:rFonts w:ascii="Times New Roman" w:hAnsi="Times New Roman"/>
          <w:sz w:val="28"/>
          <w:szCs w:val="28"/>
          <w:lang w:val="kk-KZ"/>
        </w:rPr>
        <w:t xml:space="preserve">Методы разрушения эмульсии. </w:t>
      </w:r>
    </w:p>
    <w:p w:rsidR="00E230BE" w:rsidRDefault="00E230BE" w:rsidP="0014375E">
      <w:pPr>
        <w:spacing w:after="0"/>
        <w:jc w:val="both"/>
        <w:rPr>
          <w:color w:val="FF0000"/>
          <w:sz w:val="28"/>
          <w:szCs w:val="28"/>
          <w:lang w:val="kk-KZ"/>
        </w:rPr>
      </w:pPr>
    </w:p>
    <w:p w:rsidR="00E230BE" w:rsidRPr="00732D2A" w:rsidRDefault="00E230BE" w:rsidP="002C215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4 Вопросы для текущего контроля</w:t>
      </w:r>
      <w:r w:rsidRPr="00284530">
        <w:rPr>
          <w:rFonts w:ascii="Times New Roman" w:hAnsi="Times New Roman"/>
          <w:b/>
          <w:lang w:val="kk-KZ"/>
        </w:rPr>
        <w:t xml:space="preserve"> </w:t>
      </w:r>
    </w:p>
    <w:p w:rsidR="00E230BE" w:rsidRPr="00293850" w:rsidRDefault="00E230BE" w:rsidP="004E6D87">
      <w:pPr>
        <w:rPr>
          <w:rFonts w:ascii="Times New Roman" w:hAnsi="Times New Roman"/>
          <w:b/>
          <w:sz w:val="28"/>
          <w:szCs w:val="28"/>
          <w:lang w:val="kk-KZ"/>
        </w:rPr>
      </w:pPr>
      <w:r w:rsidRPr="00293850">
        <w:rPr>
          <w:rFonts w:ascii="Times New Roman" w:hAnsi="Times New Roman"/>
          <w:sz w:val="28"/>
          <w:szCs w:val="28"/>
        </w:rPr>
        <w:t xml:space="preserve">        </w:t>
      </w:r>
      <w:r w:rsidRPr="00293850">
        <w:rPr>
          <w:rFonts w:ascii="Times New Roman" w:hAnsi="Times New Roman"/>
          <w:b/>
          <w:sz w:val="28"/>
          <w:szCs w:val="28"/>
        </w:rPr>
        <w:t>Модуль – 1.  Введение в технологию переработки нефти и газа</w:t>
      </w:r>
      <w:r w:rsidRPr="0029385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230BE" w:rsidRPr="004E6D87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>1. Теория о происхождении нефти и газа</w:t>
      </w:r>
    </w:p>
    <w:p w:rsidR="00E230BE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 xml:space="preserve">2. Суть неорганической </w:t>
      </w:r>
      <w:r>
        <w:rPr>
          <w:rFonts w:ascii="Times New Roman" w:hAnsi="Times New Roman"/>
          <w:sz w:val="28"/>
          <w:szCs w:val="28"/>
          <w:lang w:val="kk-KZ"/>
        </w:rPr>
        <w:t>и о</w:t>
      </w:r>
      <w:r w:rsidRPr="004E6D87">
        <w:rPr>
          <w:rFonts w:ascii="Times New Roman" w:hAnsi="Times New Roman"/>
          <w:sz w:val="28"/>
          <w:szCs w:val="28"/>
          <w:lang w:val="kk-KZ"/>
        </w:rPr>
        <w:t>рганическая гипотезы о происхождении нефти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E230BE" w:rsidRPr="004E6D87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Механизм образования нефти  </w:t>
      </w:r>
    </w:p>
    <w:p w:rsidR="00E230BE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>3. Основные направления развития нефтеперерабатывающей промышлен</w:t>
      </w:r>
      <w:r>
        <w:rPr>
          <w:rFonts w:ascii="Times New Roman" w:hAnsi="Times New Roman"/>
          <w:sz w:val="28"/>
          <w:szCs w:val="28"/>
          <w:lang w:val="kk-KZ"/>
        </w:rPr>
        <w:t xml:space="preserve">- </w:t>
      </w:r>
    </w:p>
    <w:p w:rsidR="00E230BE" w:rsidRPr="004E6D87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4E6D87">
        <w:rPr>
          <w:rFonts w:ascii="Times New Roman" w:hAnsi="Times New Roman"/>
          <w:sz w:val="28"/>
          <w:szCs w:val="28"/>
          <w:lang w:val="kk-KZ"/>
        </w:rPr>
        <w:t>ности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6D87">
        <w:rPr>
          <w:rFonts w:ascii="Times New Roman" w:hAnsi="Times New Roman"/>
          <w:sz w:val="28"/>
          <w:szCs w:val="28"/>
          <w:lang w:val="kk-KZ"/>
        </w:rPr>
        <w:t>Республики  Казахстан.</w:t>
      </w:r>
    </w:p>
    <w:p w:rsidR="00E230BE" w:rsidRDefault="00E230BE" w:rsidP="0014375E">
      <w:pPr>
        <w:spacing w:after="0"/>
        <w:ind w:left="284" w:hanging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4E6D87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Роль нефти и газа в народном хозяйстве.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есто нефти в мировом </w:t>
      </w:r>
      <w:r w:rsidRPr="004E6D87">
        <w:rPr>
          <w:rFonts w:ascii="Times New Roman" w:hAnsi="Times New Roman"/>
          <w:sz w:val="28"/>
          <w:szCs w:val="28"/>
        </w:rPr>
        <w:t xml:space="preserve"> топливно-энергетическом балансе</w:t>
      </w:r>
      <w:r w:rsidRPr="004E6D87">
        <w:rPr>
          <w:rFonts w:ascii="Times New Roman" w:hAnsi="Times New Roman"/>
          <w:sz w:val="28"/>
          <w:szCs w:val="28"/>
          <w:lang w:val="kk-KZ"/>
        </w:rPr>
        <w:t>.</w:t>
      </w:r>
    </w:p>
    <w:p w:rsidR="00E230BE" w:rsidRPr="004E6D87" w:rsidRDefault="00E230BE" w:rsidP="0014375E">
      <w:pPr>
        <w:spacing w:after="0"/>
        <w:ind w:left="284" w:hanging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 Основные нефтяные месторождения нефти 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РК и за рубежом.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вязи с иностранными  компаниями   </w:t>
      </w:r>
    </w:p>
    <w:p w:rsidR="00E230BE" w:rsidRPr="004E6D87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 xml:space="preserve">6. Методы бурения </w:t>
      </w:r>
      <w:r>
        <w:rPr>
          <w:rFonts w:ascii="Times New Roman" w:hAnsi="Times New Roman"/>
          <w:sz w:val="28"/>
          <w:szCs w:val="28"/>
          <w:lang w:val="kk-KZ"/>
        </w:rPr>
        <w:t xml:space="preserve">и </w:t>
      </w:r>
      <w:r w:rsidRPr="004E6D87">
        <w:rPr>
          <w:rFonts w:ascii="Times New Roman" w:hAnsi="Times New Roman"/>
          <w:sz w:val="28"/>
          <w:szCs w:val="28"/>
          <w:lang w:val="kk-KZ"/>
        </w:rPr>
        <w:t>использования нефтяных скважин</w:t>
      </w:r>
    </w:p>
    <w:p w:rsidR="00E230BE" w:rsidRPr="004E6D87" w:rsidRDefault="00E230BE" w:rsidP="0014375E">
      <w:pPr>
        <w:spacing w:after="0"/>
        <w:ind w:left="284" w:hanging="284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>7. Элементный</w:t>
      </w:r>
      <w:r w:rsidRPr="004E6D87">
        <w:rPr>
          <w:rFonts w:ascii="Times New Roman" w:hAnsi="Times New Roman"/>
          <w:sz w:val="28"/>
          <w:szCs w:val="28"/>
        </w:rPr>
        <w:t xml:space="preserve"> и групповой углеводородный состав нефтей.</w:t>
      </w:r>
    </w:p>
    <w:p w:rsidR="00E230BE" w:rsidRPr="004E6D87" w:rsidRDefault="00E230BE" w:rsidP="0014375E">
      <w:pPr>
        <w:spacing w:after="0"/>
        <w:ind w:right="-104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>8. Гетероатомные соединения и минеральные компоненты нефти</w:t>
      </w:r>
    </w:p>
    <w:p w:rsidR="00E230BE" w:rsidRDefault="00E230BE" w:rsidP="0014375E">
      <w:pPr>
        <w:spacing w:after="0"/>
        <w:ind w:right="-104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 xml:space="preserve">9. Основные физические свойства (плотность, молекул. масса) нефти и </w:t>
      </w:r>
    </w:p>
    <w:p w:rsidR="00E230BE" w:rsidRPr="004E6D87" w:rsidRDefault="00E230BE" w:rsidP="0014375E">
      <w:pPr>
        <w:spacing w:after="0"/>
        <w:ind w:right="-10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4E6D87">
        <w:rPr>
          <w:rFonts w:ascii="Times New Roman" w:hAnsi="Times New Roman"/>
          <w:sz w:val="28"/>
          <w:szCs w:val="28"/>
          <w:lang w:val="kk-KZ"/>
        </w:rPr>
        <w:t>нефтепродуктов</w:t>
      </w:r>
    </w:p>
    <w:p w:rsidR="00E230BE" w:rsidRDefault="00E230BE" w:rsidP="0014375E">
      <w:pPr>
        <w:spacing w:after="0"/>
        <w:ind w:left="284" w:right="-104" w:hanging="426"/>
        <w:rPr>
          <w:rFonts w:ascii="Times New Roman" w:hAnsi="Times New Roman"/>
          <w:sz w:val="28"/>
          <w:szCs w:val="28"/>
          <w:lang w:val="kk-KZ"/>
        </w:rPr>
      </w:pPr>
      <w:r w:rsidRPr="004E6D87">
        <w:rPr>
          <w:rFonts w:ascii="Times New Roman" w:hAnsi="Times New Roman"/>
          <w:sz w:val="28"/>
          <w:szCs w:val="28"/>
          <w:lang w:val="kk-KZ"/>
        </w:rPr>
        <w:t>10. Физико-химические свойства (давление насыщненных паров, вязкость)</w:t>
      </w:r>
      <w:r>
        <w:rPr>
          <w:rFonts w:ascii="Times New Roman" w:hAnsi="Times New Roman"/>
          <w:sz w:val="28"/>
          <w:szCs w:val="28"/>
          <w:lang w:val="kk-KZ"/>
        </w:rPr>
        <w:t xml:space="preserve"> нефти и нефтепродукто</w:t>
      </w:r>
    </w:p>
    <w:p w:rsidR="00E230BE" w:rsidRDefault="00E230BE" w:rsidP="0014375E">
      <w:pPr>
        <w:spacing w:after="0"/>
        <w:ind w:left="284" w:right="-104" w:hanging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C159A5">
        <w:rPr>
          <w:rFonts w:ascii="Times New Roman" w:hAnsi="Times New Roman"/>
          <w:sz w:val="28"/>
          <w:szCs w:val="28"/>
          <w:lang w:val="kk-KZ"/>
        </w:rPr>
        <w:t>Малокометрические свойства нефти и нефтепродуктов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4E6D87">
        <w:rPr>
          <w:rFonts w:ascii="Times New Roman" w:hAnsi="Times New Roman"/>
          <w:sz w:val="28"/>
          <w:szCs w:val="28"/>
          <w:lang w:val="kk-KZ"/>
        </w:rPr>
        <w:t>Основ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4E6D87">
        <w:rPr>
          <w:rFonts w:ascii="Times New Roman" w:hAnsi="Times New Roman"/>
          <w:sz w:val="28"/>
          <w:szCs w:val="28"/>
          <w:lang w:val="kk-KZ"/>
        </w:rPr>
        <w:t>ые направления улучшния качества нефтепродуктов</w:t>
      </w:r>
      <w:r w:rsidRPr="00C159A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230BE" w:rsidRDefault="00E230BE" w:rsidP="0014375E">
      <w:pPr>
        <w:spacing w:after="0"/>
        <w:ind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12. </w:t>
      </w:r>
      <w:r w:rsidRPr="004E6D87">
        <w:rPr>
          <w:rFonts w:ascii="Times New Roman" w:hAnsi="Times New Roman"/>
          <w:sz w:val="28"/>
          <w:szCs w:val="28"/>
          <w:lang w:val="kk-KZ"/>
        </w:rPr>
        <w:t>Физико-химические свойства (теплопроводность, температура самовоспла</w:t>
      </w:r>
      <w:r>
        <w:rPr>
          <w:rFonts w:ascii="Times New Roman" w:hAnsi="Times New Roman"/>
          <w:sz w:val="28"/>
          <w:szCs w:val="28"/>
          <w:lang w:val="kk-KZ"/>
        </w:rPr>
        <w:t>-</w:t>
      </w:r>
    </w:p>
    <w:p w:rsidR="00E230BE" w:rsidRDefault="00E230BE" w:rsidP="0014375E">
      <w:pPr>
        <w:spacing w:after="0"/>
        <w:ind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менения и вспышки,теплосодержание, температура сгорания) нефти и </w:t>
      </w:r>
    </w:p>
    <w:p w:rsidR="00E230BE" w:rsidRDefault="00E230BE" w:rsidP="0014375E">
      <w:pPr>
        <w:spacing w:after="0"/>
        <w:ind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4E6D87">
        <w:rPr>
          <w:rFonts w:ascii="Times New Roman" w:hAnsi="Times New Roman"/>
          <w:sz w:val="28"/>
          <w:szCs w:val="28"/>
          <w:lang w:val="kk-KZ"/>
        </w:rPr>
        <w:t>нефтепродуктов</w:t>
      </w:r>
    </w:p>
    <w:p w:rsidR="00E230BE" w:rsidRDefault="00E230BE" w:rsidP="0014375E">
      <w:pPr>
        <w:spacing w:after="0"/>
        <w:ind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13</w:t>
      </w:r>
      <w:r w:rsidRPr="004E6D87">
        <w:rPr>
          <w:rFonts w:ascii="Times New Roman" w:hAnsi="Times New Roman"/>
          <w:sz w:val="28"/>
          <w:szCs w:val="28"/>
          <w:lang w:val="kk-KZ"/>
        </w:rPr>
        <w:t>. Химический состав нефти и нефтяных газов</w:t>
      </w:r>
    </w:p>
    <w:p w:rsidR="00E230BE" w:rsidRDefault="00E230BE" w:rsidP="0014375E">
      <w:pPr>
        <w:spacing w:after="0"/>
        <w:ind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14</w:t>
      </w:r>
      <w:r w:rsidRPr="004E6D87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C159A5">
        <w:rPr>
          <w:rFonts w:ascii="Times New Roman" w:hAnsi="Times New Roman"/>
          <w:sz w:val="28"/>
          <w:szCs w:val="28"/>
          <w:lang w:val="kk-KZ"/>
        </w:rPr>
        <w:t xml:space="preserve">Физико-химические свойства (температура застывания,  помутнения и </w:t>
      </w:r>
    </w:p>
    <w:p w:rsidR="00E230BE" w:rsidRPr="00C159A5" w:rsidRDefault="00E230BE" w:rsidP="0014375E">
      <w:pPr>
        <w:spacing w:after="0"/>
        <w:ind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C159A5">
        <w:rPr>
          <w:rFonts w:ascii="Times New Roman" w:hAnsi="Times New Roman"/>
          <w:sz w:val="28"/>
          <w:szCs w:val="28"/>
          <w:lang w:val="kk-KZ"/>
        </w:rPr>
        <w:t xml:space="preserve">кристаллизации) нефти и нефтепродуктов      </w:t>
      </w:r>
    </w:p>
    <w:p w:rsidR="00E230BE" w:rsidRDefault="00E230BE" w:rsidP="00530193">
      <w:pPr>
        <w:pStyle w:val="ListParagraph"/>
        <w:numPr>
          <w:ilvl w:val="0"/>
          <w:numId w:val="7"/>
        </w:numPr>
        <w:spacing w:after="0"/>
        <w:ind w:left="284" w:hanging="426"/>
        <w:rPr>
          <w:rFonts w:ascii="Times New Roman" w:hAnsi="Times New Roman"/>
          <w:sz w:val="28"/>
          <w:szCs w:val="28"/>
          <w:lang w:val="kk-KZ"/>
        </w:rPr>
      </w:pPr>
      <w:r w:rsidRPr="00C159A5">
        <w:rPr>
          <w:rFonts w:ascii="Times New Roman" w:hAnsi="Times New Roman"/>
          <w:sz w:val="28"/>
          <w:szCs w:val="28"/>
          <w:lang w:val="kk-KZ"/>
        </w:rPr>
        <w:t>Электрические и оптические свойства нефти и нефтепродуктов</w:t>
      </w:r>
    </w:p>
    <w:p w:rsidR="00E230BE" w:rsidRPr="00C159A5" w:rsidRDefault="00E230BE" w:rsidP="00530193">
      <w:pPr>
        <w:pStyle w:val="ListParagraph"/>
        <w:numPr>
          <w:ilvl w:val="0"/>
          <w:numId w:val="7"/>
        </w:numPr>
        <w:spacing w:after="0"/>
        <w:ind w:left="284" w:hanging="426"/>
        <w:rPr>
          <w:rFonts w:ascii="Times New Roman" w:hAnsi="Times New Roman"/>
          <w:sz w:val="28"/>
          <w:szCs w:val="28"/>
          <w:lang w:val="kk-KZ"/>
        </w:rPr>
      </w:pPr>
      <w:r w:rsidRPr="00C159A5">
        <w:rPr>
          <w:rFonts w:ascii="Times New Roman" w:hAnsi="Times New Roman"/>
          <w:sz w:val="28"/>
          <w:szCs w:val="28"/>
          <w:lang w:val="kk-KZ"/>
        </w:rPr>
        <w:t>Элементный состав нефти</w:t>
      </w:r>
      <w:r w:rsidRPr="00C159A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230BE" w:rsidRDefault="00E230BE" w:rsidP="00530193">
      <w:pPr>
        <w:pStyle w:val="ListParagraph"/>
        <w:numPr>
          <w:ilvl w:val="0"/>
          <w:numId w:val="7"/>
        </w:numPr>
        <w:spacing w:after="0"/>
        <w:ind w:left="284" w:hanging="426"/>
        <w:rPr>
          <w:rFonts w:ascii="Times New Roman" w:hAnsi="Times New Roman"/>
          <w:sz w:val="28"/>
          <w:szCs w:val="28"/>
          <w:lang w:val="kk-KZ"/>
        </w:rPr>
      </w:pPr>
      <w:r w:rsidRPr="00C159A5">
        <w:rPr>
          <w:rFonts w:ascii="Times New Roman" w:hAnsi="Times New Roman"/>
          <w:sz w:val="28"/>
          <w:szCs w:val="28"/>
          <w:lang w:val="kk-KZ"/>
        </w:rPr>
        <w:t>Антидетонационные свойства бензинов</w:t>
      </w:r>
    </w:p>
    <w:p w:rsidR="00E230BE" w:rsidRDefault="00E230BE" w:rsidP="00530193">
      <w:pPr>
        <w:pStyle w:val="ListParagraph"/>
        <w:numPr>
          <w:ilvl w:val="0"/>
          <w:numId w:val="7"/>
        </w:numPr>
        <w:spacing w:after="0"/>
        <w:ind w:left="284" w:hanging="426"/>
        <w:rPr>
          <w:rFonts w:ascii="Times New Roman" w:hAnsi="Times New Roman"/>
          <w:sz w:val="28"/>
          <w:szCs w:val="28"/>
          <w:lang w:val="kk-KZ"/>
        </w:rPr>
      </w:pPr>
      <w:r w:rsidRPr="00C159A5">
        <w:rPr>
          <w:rFonts w:ascii="Times New Roman" w:hAnsi="Times New Roman"/>
          <w:sz w:val="28"/>
          <w:szCs w:val="28"/>
          <w:lang w:val="kk-KZ"/>
        </w:rPr>
        <w:t>Методы определения фракционного состава нефти и нефтепродуктов</w:t>
      </w:r>
    </w:p>
    <w:p w:rsidR="00E230BE" w:rsidRDefault="00E230BE" w:rsidP="00530193">
      <w:pPr>
        <w:pStyle w:val="ListParagraph"/>
        <w:numPr>
          <w:ilvl w:val="0"/>
          <w:numId w:val="7"/>
        </w:numPr>
        <w:spacing w:after="0"/>
        <w:ind w:left="284" w:hanging="426"/>
        <w:rPr>
          <w:rFonts w:ascii="Times New Roman" w:hAnsi="Times New Roman"/>
          <w:sz w:val="28"/>
          <w:szCs w:val="28"/>
          <w:lang w:val="kk-KZ"/>
        </w:rPr>
      </w:pPr>
      <w:r w:rsidRPr="00C159A5">
        <w:rPr>
          <w:rFonts w:ascii="Times New Roman" w:hAnsi="Times New Roman"/>
          <w:sz w:val="28"/>
          <w:szCs w:val="28"/>
          <w:lang w:val="kk-KZ"/>
        </w:rPr>
        <w:t xml:space="preserve">Средне температурная и  вакуумная перегонка  нефти и нефтепродуктов  – один из методов определения их фракционного состава </w:t>
      </w:r>
    </w:p>
    <w:p w:rsidR="00E230BE" w:rsidRPr="00531719" w:rsidRDefault="00E230BE" w:rsidP="00530193">
      <w:pPr>
        <w:pStyle w:val="ListParagraph"/>
        <w:numPr>
          <w:ilvl w:val="0"/>
          <w:numId w:val="7"/>
        </w:numPr>
        <w:spacing w:after="0"/>
        <w:ind w:left="284" w:hanging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Pr="00531719">
        <w:rPr>
          <w:rFonts w:ascii="Times New Roman" w:hAnsi="Times New Roman"/>
          <w:sz w:val="28"/>
          <w:szCs w:val="28"/>
          <w:lang w:val="kk-KZ"/>
        </w:rPr>
        <w:t>лассификации нефти и их суть (технолог. классификация )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531719">
        <w:rPr>
          <w:rFonts w:ascii="Times New Roman" w:hAnsi="Times New Roman"/>
          <w:sz w:val="28"/>
          <w:szCs w:val="28"/>
          <w:lang w:val="kk-KZ"/>
        </w:rPr>
        <w:t>Технологи</w:t>
      </w:r>
      <w:r>
        <w:rPr>
          <w:rFonts w:ascii="Times New Roman" w:hAnsi="Times New Roman"/>
          <w:sz w:val="28"/>
          <w:szCs w:val="28"/>
          <w:lang w:val="kk-KZ"/>
        </w:rPr>
        <w:t>-</w:t>
      </w:r>
      <w:r w:rsidRPr="00531719">
        <w:rPr>
          <w:rFonts w:ascii="Times New Roman" w:hAnsi="Times New Roman"/>
          <w:sz w:val="28"/>
          <w:szCs w:val="28"/>
          <w:lang w:val="kk-KZ"/>
        </w:rPr>
        <w:t xml:space="preserve">ческая классификация нефти и шифр нефти </w:t>
      </w:r>
    </w:p>
    <w:p w:rsidR="00E230BE" w:rsidRPr="004E6D87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230BE" w:rsidRPr="00293850" w:rsidRDefault="00E230BE" w:rsidP="002938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93850">
        <w:rPr>
          <w:rFonts w:ascii="Times New Roman" w:hAnsi="Times New Roman"/>
          <w:b/>
          <w:sz w:val="28"/>
          <w:szCs w:val="28"/>
        </w:rPr>
        <w:t>Модуль – 2.  Технология переработки газов и первичная переработка нефти</w:t>
      </w:r>
    </w:p>
    <w:p w:rsidR="00E230BE" w:rsidRPr="00293850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93850">
        <w:rPr>
          <w:rFonts w:ascii="Times New Roman" w:hAnsi="Times New Roman"/>
          <w:sz w:val="28"/>
          <w:szCs w:val="28"/>
          <w:lang w:val="kk-KZ"/>
        </w:rPr>
        <w:t>1. Очистка газов от механических примесей</w:t>
      </w:r>
    </w:p>
    <w:p w:rsidR="00E230BE" w:rsidRPr="00293850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93850">
        <w:rPr>
          <w:rFonts w:ascii="Times New Roman" w:hAnsi="Times New Roman"/>
          <w:sz w:val="28"/>
          <w:szCs w:val="28"/>
          <w:lang w:val="kk-KZ"/>
        </w:rPr>
        <w:t>2. Осушка углеводородных газов</w:t>
      </w:r>
    </w:p>
    <w:p w:rsidR="00E230BE" w:rsidRPr="00293850" w:rsidRDefault="00E230BE" w:rsidP="00530193">
      <w:pPr>
        <w:numPr>
          <w:ilvl w:val="0"/>
          <w:numId w:val="8"/>
        </w:numPr>
        <w:tabs>
          <w:tab w:val="clear" w:pos="720"/>
          <w:tab w:val="num" w:pos="142"/>
          <w:tab w:val="num" w:pos="180"/>
          <w:tab w:val="left" w:pos="284"/>
        </w:tabs>
        <w:spacing w:after="0"/>
        <w:ind w:left="180" w:hanging="180"/>
        <w:rPr>
          <w:rFonts w:ascii="Times New Roman" w:hAnsi="Times New Roman"/>
          <w:sz w:val="28"/>
          <w:szCs w:val="28"/>
          <w:lang w:val="kk-KZ"/>
        </w:rPr>
      </w:pPr>
      <w:r w:rsidRPr="00293850">
        <w:rPr>
          <w:rFonts w:ascii="Times New Roman" w:hAnsi="Times New Roman"/>
          <w:sz w:val="28"/>
          <w:szCs w:val="28"/>
          <w:lang w:val="kk-KZ"/>
        </w:rPr>
        <w:t>Очистка газов от сероводорода, двуокиси углерода и S-органических соединении (</w:t>
      </w:r>
      <w:r>
        <w:rPr>
          <w:rFonts w:ascii="Times New Roman" w:hAnsi="Times New Roman"/>
          <w:sz w:val="28"/>
          <w:szCs w:val="28"/>
          <w:lang w:val="kk-KZ"/>
        </w:rPr>
        <w:t xml:space="preserve">цель и  </w:t>
      </w:r>
      <w:r w:rsidRPr="00293850">
        <w:rPr>
          <w:rFonts w:ascii="Times New Roman" w:hAnsi="Times New Roman"/>
          <w:sz w:val="28"/>
          <w:szCs w:val="28"/>
          <w:lang w:val="kk-KZ"/>
        </w:rPr>
        <w:t>методы)</w:t>
      </w:r>
    </w:p>
    <w:p w:rsidR="00E230BE" w:rsidRPr="00293850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293850">
        <w:rPr>
          <w:rFonts w:ascii="Times New Roman" w:hAnsi="Times New Roman"/>
          <w:sz w:val="28"/>
          <w:szCs w:val="28"/>
          <w:lang w:val="kk-KZ"/>
        </w:rPr>
        <w:t xml:space="preserve">Суть химического и физического метода  абсорбционной очистки газов 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293850">
        <w:rPr>
          <w:rFonts w:ascii="Times New Roman" w:hAnsi="Times New Roman"/>
          <w:sz w:val="28"/>
          <w:szCs w:val="28"/>
          <w:lang w:val="kk-KZ"/>
        </w:rPr>
        <w:t>Суть очистки углеводородных газов смешанными растворителями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Компрессионные и абсорбционные методы отбензиневания  попутных нефтяных газов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Низкотемпературные и  адсорбционные  методы отбензиневания  попутных нефтяных газов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Хранение и транспортировка сжиженных газов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Подготовка нефти к переработке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Виды нефтяных эмульсии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Методы разрушения нефтяных эмульсии (механическии метод)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Химические и электрические методы разрушения нефтяных эмульсии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Перегонка нефти в присутствии испаряющегося агента          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Установка стабилизации газового бензин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Технологическая схема  установки ЭЛОУ с горизонтальным электродегидратором          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Источники потерь легких фракций нефти и способы борьбы с ними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Стабилизация нефти. Осн</w:t>
      </w:r>
      <w:r>
        <w:rPr>
          <w:rFonts w:ascii="Times New Roman" w:hAnsi="Times New Roman"/>
          <w:sz w:val="28"/>
          <w:szCs w:val="28"/>
          <w:lang w:val="kk-KZ"/>
        </w:rPr>
        <w:t>овные принципы сортировки нефти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Принципиальная схема установки дегазификации нефти 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Борьба с потерями летучих компонентов в резервуарах от  «большого и малого дыхания» 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Первичная переработка нефти. Методы перегонки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6723EB">
        <w:rPr>
          <w:rFonts w:ascii="Times New Roman" w:hAnsi="Times New Roman"/>
          <w:sz w:val="28"/>
          <w:szCs w:val="28"/>
          <w:lang w:val="kk-KZ"/>
        </w:rPr>
        <w:t>Сущность методов перегонки нефти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Принципиальная схема установок перегонки нефти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Перегонка нефти в присутствии испаряющегося агента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Вакуумная перегонка нефти</w:t>
      </w:r>
    </w:p>
    <w:p w:rsidR="00E230BE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Азеотропная и экстрактивная ректификация</w:t>
      </w:r>
    </w:p>
    <w:p w:rsidR="00E230BE" w:rsidRPr="00C71EAA" w:rsidRDefault="00E230BE" w:rsidP="00530193">
      <w:pPr>
        <w:numPr>
          <w:ilvl w:val="0"/>
          <w:numId w:val="8"/>
        </w:numPr>
        <w:tabs>
          <w:tab w:val="clear" w:pos="720"/>
        </w:tabs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 w:rsidRPr="00C71EAA">
        <w:rPr>
          <w:rFonts w:ascii="Times New Roman" w:hAnsi="Times New Roman"/>
          <w:sz w:val="28"/>
          <w:szCs w:val="28"/>
          <w:lang w:val="kk-KZ"/>
        </w:rPr>
        <w:t>Материальный и тепловой баланс ректификационной колонны</w:t>
      </w:r>
    </w:p>
    <w:p w:rsidR="00E230BE" w:rsidRDefault="00E230BE" w:rsidP="00293850">
      <w:pPr>
        <w:ind w:left="1440" w:hanging="1440"/>
        <w:rPr>
          <w:rFonts w:ascii="Times New Roman" w:hAnsi="Times New Roman"/>
          <w:b/>
          <w:sz w:val="28"/>
          <w:szCs w:val="28"/>
        </w:rPr>
      </w:pPr>
    </w:p>
    <w:p w:rsidR="00E230BE" w:rsidRDefault="00E230BE" w:rsidP="00293850">
      <w:pPr>
        <w:ind w:left="1440" w:hanging="1440"/>
        <w:rPr>
          <w:rFonts w:ascii="Times New Roman" w:hAnsi="Times New Roman"/>
          <w:b/>
          <w:sz w:val="28"/>
          <w:szCs w:val="28"/>
        </w:rPr>
      </w:pPr>
      <w:r w:rsidRPr="00293850">
        <w:rPr>
          <w:rFonts w:ascii="Times New Roman" w:hAnsi="Times New Roman"/>
          <w:b/>
          <w:sz w:val="28"/>
          <w:szCs w:val="28"/>
        </w:rPr>
        <w:t>Модуль – 3. Аппаратурное и технологическое оформление процессов первичной переработки</w:t>
      </w:r>
    </w:p>
    <w:p w:rsidR="00E230BE" w:rsidRPr="00C71EAA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C71EAA">
        <w:rPr>
          <w:rFonts w:ascii="Times New Roman" w:hAnsi="Times New Roman"/>
          <w:sz w:val="28"/>
          <w:szCs w:val="28"/>
          <w:lang w:val="kk-KZ"/>
        </w:rPr>
        <w:t>Основыне виды орошения в ректификационных колоннах</w:t>
      </w:r>
    </w:p>
    <w:p w:rsidR="00E230BE" w:rsidRPr="00C71EAA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C71EAA">
        <w:rPr>
          <w:rFonts w:ascii="Times New Roman" w:hAnsi="Times New Roman"/>
          <w:sz w:val="28"/>
          <w:szCs w:val="28"/>
          <w:lang w:val="kk-KZ"/>
        </w:rPr>
        <w:t xml:space="preserve">Ректификационные колонны. Общая характеристика </w:t>
      </w:r>
    </w:p>
    <w:p w:rsidR="00E230BE" w:rsidRPr="00C71EAA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C71EAA">
        <w:rPr>
          <w:rFonts w:ascii="Times New Roman" w:hAnsi="Times New Roman"/>
          <w:sz w:val="28"/>
          <w:szCs w:val="28"/>
          <w:lang w:val="kk-KZ"/>
        </w:rPr>
        <w:t>Принцип работы ситчатых и провальных решетчатых тарелок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C71EAA">
        <w:rPr>
          <w:rFonts w:ascii="Times New Roman" w:hAnsi="Times New Roman"/>
          <w:sz w:val="28"/>
          <w:szCs w:val="28"/>
          <w:lang w:val="kk-KZ"/>
        </w:rPr>
        <w:t>Принцип работы колпачковых, S  -образных колпачковых тарелок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Способы подачи тепла вниз ректификационной колонны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Определение основных размеров ректификационных колонн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Сложные ректификационные колонны  установки АВТ 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Классификация теплообменных аппаратов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Устроиство теплообменника типа «Труба в трубе» 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Кожухо трубчатый теплообменник (неподвижной конструкции, U – образными трубами и с плавающей головкой)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Испаритель с паровым пространством (устроиство и принцип работы).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Воздушные охладители, конденсатор- охладители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Расчет теплообменных аппаратов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Подбор типа теплообменников. Степеньрегенераций тепла         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Трубчатые печи (общая характеристика)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6723EB">
        <w:rPr>
          <w:rFonts w:ascii="Times New Roman" w:hAnsi="Times New Roman"/>
          <w:sz w:val="28"/>
          <w:szCs w:val="28"/>
          <w:lang w:val="kk-KZ"/>
        </w:rPr>
        <w:t>Основные типы и характерис</w:t>
      </w:r>
      <w:r>
        <w:rPr>
          <w:rFonts w:ascii="Times New Roman" w:hAnsi="Times New Roman"/>
          <w:sz w:val="28"/>
          <w:szCs w:val="28"/>
          <w:lang w:val="kk-KZ"/>
        </w:rPr>
        <w:t>-</w:t>
      </w:r>
      <w:r w:rsidRPr="006723EB">
        <w:rPr>
          <w:rFonts w:ascii="Times New Roman" w:hAnsi="Times New Roman"/>
          <w:sz w:val="28"/>
          <w:szCs w:val="28"/>
          <w:lang w:val="kk-KZ"/>
        </w:rPr>
        <w:t>тики трубчатых печей (однокамерные и конвекционные печи)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Вертикально цилиндрические печи и объемно-настенным пламенем горения, схемы и характеристики 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Трубчатые печи с настенным пламенем горения (виды)</w:t>
      </w:r>
    </w:p>
    <w:p w:rsidR="00E230BE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>Печи горизонтальные и  двухкамерные с наклонными сводами</w:t>
      </w:r>
    </w:p>
    <w:p w:rsidR="00E230BE" w:rsidRPr="006723EB" w:rsidRDefault="00E230BE" w:rsidP="00530193">
      <w:pPr>
        <w:numPr>
          <w:ilvl w:val="1"/>
          <w:numId w:val="9"/>
        </w:numPr>
        <w:tabs>
          <w:tab w:val="clear" w:pos="1440"/>
          <w:tab w:val="num" w:pos="360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6723EB">
        <w:rPr>
          <w:rFonts w:ascii="Times New Roman" w:hAnsi="Times New Roman"/>
          <w:sz w:val="28"/>
          <w:szCs w:val="28"/>
          <w:lang w:val="kk-KZ"/>
        </w:rPr>
        <w:t xml:space="preserve">Температурный режим трубчатых печей, тепловой баланс печей и их </w:t>
      </w:r>
    </w:p>
    <w:p w:rsidR="00E230BE" w:rsidRDefault="00E230BE" w:rsidP="0014375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C71EAA">
        <w:rPr>
          <w:rFonts w:ascii="Times New Roman" w:hAnsi="Times New Roman"/>
          <w:sz w:val="28"/>
          <w:szCs w:val="28"/>
          <w:lang w:val="kk-KZ"/>
        </w:rPr>
        <w:t xml:space="preserve">       использование.    </w:t>
      </w:r>
    </w:p>
    <w:p w:rsidR="00E230BE" w:rsidRPr="007946EE" w:rsidRDefault="00E230BE" w:rsidP="00530193">
      <w:pPr>
        <w:pStyle w:val="ListParagraph"/>
        <w:numPr>
          <w:ilvl w:val="1"/>
          <w:numId w:val="9"/>
        </w:numPr>
        <w:tabs>
          <w:tab w:val="clear" w:pos="1440"/>
          <w:tab w:val="num" w:pos="426"/>
        </w:tabs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7946EE">
        <w:rPr>
          <w:rFonts w:ascii="Times New Roman" w:hAnsi="Times New Roman"/>
          <w:sz w:val="28"/>
          <w:szCs w:val="28"/>
          <w:lang w:val="kk-KZ"/>
        </w:rPr>
        <w:t>Промышленные установки первичной переработки нефти и мазута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0F022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946EE">
        <w:rPr>
          <w:rFonts w:ascii="Times New Roman" w:hAnsi="Times New Roman"/>
          <w:sz w:val="28"/>
          <w:szCs w:val="28"/>
          <w:lang w:val="kk-KZ"/>
        </w:rPr>
        <w:t>(Классификация трубчатых установок)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7946EE">
        <w:rPr>
          <w:rFonts w:ascii="Times New Roman" w:hAnsi="Times New Roman"/>
          <w:sz w:val="28"/>
          <w:szCs w:val="28"/>
          <w:lang w:val="kk-KZ"/>
        </w:rPr>
        <w:t>Схема к</w:t>
      </w:r>
      <w:r w:rsidRPr="007946EE">
        <w:rPr>
          <w:rFonts w:ascii="Times New Roman" w:hAnsi="Times New Roman"/>
          <w:sz w:val="28"/>
          <w:szCs w:val="28"/>
        </w:rPr>
        <w:t>омбинированной установки ЭЛОУ-АВТ</w:t>
      </w:r>
    </w:p>
    <w:p w:rsidR="00E230BE" w:rsidRDefault="00E230BE" w:rsidP="00530193">
      <w:pPr>
        <w:pStyle w:val="ListParagraph"/>
        <w:numPr>
          <w:ilvl w:val="1"/>
          <w:numId w:val="9"/>
        </w:numPr>
        <w:tabs>
          <w:tab w:val="clear" w:pos="1440"/>
          <w:tab w:val="num" w:pos="426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7946EE">
        <w:rPr>
          <w:rFonts w:ascii="Times New Roman" w:hAnsi="Times New Roman"/>
          <w:sz w:val="28"/>
          <w:szCs w:val="28"/>
          <w:lang w:val="kk-KZ"/>
        </w:rPr>
        <w:t xml:space="preserve">Схема трех ступенчатой установки АВТ.    </w:t>
      </w:r>
    </w:p>
    <w:p w:rsidR="00E230BE" w:rsidRPr="000F022A" w:rsidRDefault="00E230BE" w:rsidP="00530193">
      <w:pPr>
        <w:pStyle w:val="ListParagraph"/>
        <w:numPr>
          <w:ilvl w:val="1"/>
          <w:numId w:val="9"/>
        </w:numPr>
        <w:tabs>
          <w:tab w:val="clear" w:pos="1440"/>
          <w:tab w:val="num" w:pos="426"/>
        </w:tabs>
        <w:spacing w:after="0"/>
        <w:ind w:hanging="1440"/>
        <w:rPr>
          <w:rFonts w:ascii="Times New Roman" w:hAnsi="Times New Roman"/>
          <w:sz w:val="28"/>
          <w:szCs w:val="28"/>
          <w:lang w:val="kk-KZ"/>
        </w:rPr>
      </w:pPr>
      <w:r w:rsidRPr="000F022A">
        <w:rPr>
          <w:rFonts w:ascii="Times New Roman" w:hAnsi="Times New Roman"/>
          <w:sz w:val="28"/>
          <w:szCs w:val="28"/>
          <w:lang w:val="kk-KZ"/>
        </w:rPr>
        <w:t xml:space="preserve">Установки двукратного испарения нефти до мазута. </w:t>
      </w:r>
      <w:r>
        <w:rPr>
          <w:rFonts w:ascii="Times New Roman" w:hAnsi="Times New Roman"/>
          <w:sz w:val="28"/>
          <w:szCs w:val="28"/>
        </w:rPr>
        <w:t>Схема  установки</w:t>
      </w:r>
    </w:p>
    <w:p w:rsidR="00E230BE" w:rsidRPr="000F022A" w:rsidRDefault="00E230BE" w:rsidP="0014375E">
      <w:pPr>
        <w:pStyle w:val="ListParagraph"/>
        <w:spacing w:after="0"/>
        <w:ind w:left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д</w:t>
      </w:r>
      <w:r w:rsidRPr="000F022A">
        <w:rPr>
          <w:rFonts w:ascii="Times New Roman" w:hAnsi="Times New Roman"/>
          <w:sz w:val="28"/>
          <w:szCs w:val="28"/>
        </w:rPr>
        <w:t>вукратного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022A">
        <w:rPr>
          <w:rFonts w:ascii="Times New Roman" w:hAnsi="Times New Roman"/>
          <w:sz w:val="28"/>
          <w:szCs w:val="28"/>
        </w:rPr>
        <w:t>испарения с отбензинивающей колонной</w:t>
      </w:r>
    </w:p>
    <w:p w:rsidR="00E230BE" w:rsidRDefault="00E230BE" w:rsidP="00530193">
      <w:pPr>
        <w:pStyle w:val="ListParagraph"/>
        <w:numPr>
          <w:ilvl w:val="1"/>
          <w:numId w:val="9"/>
        </w:numPr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0F022A">
        <w:rPr>
          <w:rFonts w:ascii="Times New Roman" w:hAnsi="Times New Roman"/>
          <w:sz w:val="28"/>
          <w:szCs w:val="28"/>
          <w:lang w:val="kk-KZ"/>
        </w:rPr>
        <w:t>Схема комбинированная установка ЭЛОУ-АВТ-6 со вторичной перегонкой бензина</w:t>
      </w:r>
    </w:p>
    <w:p w:rsidR="00E230BE" w:rsidRDefault="00E230BE" w:rsidP="00530193">
      <w:pPr>
        <w:pStyle w:val="ListParagraph"/>
        <w:numPr>
          <w:ilvl w:val="1"/>
          <w:numId w:val="9"/>
        </w:numPr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0F022A">
        <w:rPr>
          <w:rFonts w:ascii="Times New Roman" w:hAnsi="Times New Roman"/>
          <w:sz w:val="28"/>
          <w:szCs w:val="28"/>
          <w:lang w:val="kk-KZ"/>
        </w:rPr>
        <w:t>Вакуумные установки для перегонки мазута (общая характеристика установок с одной и двумя колоннами)</w:t>
      </w:r>
    </w:p>
    <w:p w:rsidR="00E230BE" w:rsidRPr="000F022A" w:rsidRDefault="00E230BE" w:rsidP="00530193">
      <w:pPr>
        <w:pStyle w:val="ListParagraph"/>
        <w:numPr>
          <w:ilvl w:val="1"/>
          <w:numId w:val="9"/>
        </w:numPr>
        <w:spacing w:after="0"/>
        <w:ind w:left="426" w:hanging="426"/>
        <w:rPr>
          <w:rFonts w:ascii="Times New Roman" w:hAnsi="Times New Roman"/>
          <w:sz w:val="28"/>
          <w:szCs w:val="28"/>
          <w:lang w:val="kk-KZ"/>
        </w:rPr>
      </w:pPr>
      <w:r w:rsidRPr="000F022A">
        <w:rPr>
          <w:rFonts w:ascii="Times New Roman" w:hAnsi="Times New Roman"/>
          <w:sz w:val="28"/>
          <w:szCs w:val="28"/>
          <w:lang w:val="kk-KZ"/>
        </w:rPr>
        <w:t>Технологическая схема установки с четырех кратным испарением.  Установка АВТ со вторичной перегонкой бензина</w:t>
      </w:r>
    </w:p>
    <w:p w:rsidR="00E230BE" w:rsidRPr="00C71EAA" w:rsidRDefault="00E230BE" w:rsidP="0014375E">
      <w:pPr>
        <w:spacing w:after="0"/>
        <w:rPr>
          <w:rFonts w:ascii="Times New Roman" w:hAnsi="Times New Roman"/>
          <w:sz w:val="28"/>
          <w:szCs w:val="28"/>
        </w:rPr>
      </w:pPr>
    </w:p>
    <w:p w:rsidR="00E230BE" w:rsidRPr="003B1287" w:rsidRDefault="00E230BE" w:rsidP="003B1287">
      <w:pPr>
        <w:pStyle w:val="ListParagraph"/>
        <w:numPr>
          <w:ilvl w:val="3"/>
          <w:numId w:val="9"/>
        </w:numPr>
        <w:spacing w:after="0"/>
        <w:ind w:left="709" w:hanging="283"/>
        <w:rPr>
          <w:rFonts w:ascii="Times New Roman" w:hAnsi="Times New Roman"/>
          <w:b/>
          <w:color w:val="000000"/>
          <w:sz w:val="28"/>
          <w:szCs w:val="28"/>
        </w:rPr>
      </w:pPr>
      <w:r w:rsidRPr="003B1287">
        <w:rPr>
          <w:rFonts w:ascii="Times New Roman" w:hAnsi="Times New Roman"/>
          <w:b/>
          <w:color w:val="000000"/>
          <w:sz w:val="28"/>
          <w:szCs w:val="28"/>
        </w:rPr>
        <w:t>Номера и название СРС по модулям</w:t>
      </w:r>
    </w:p>
    <w:p w:rsidR="00E230BE" w:rsidRPr="0014375E" w:rsidRDefault="00E230BE" w:rsidP="0014375E">
      <w:pPr>
        <w:pStyle w:val="ListParagraph"/>
        <w:spacing w:after="0"/>
        <w:ind w:left="900"/>
        <w:rPr>
          <w:rFonts w:ascii="Times New Roman" w:hAnsi="Times New Roman"/>
          <w:b/>
          <w:color w:val="000000"/>
          <w:sz w:val="28"/>
          <w:szCs w:val="28"/>
        </w:rPr>
      </w:pPr>
    </w:p>
    <w:p w:rsidR="00E230BE" w:rsidRPr="00BC284C" w:rsidRDefault="00E230BE" w:rsidP="0014375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BC284C">
        <w:rPr>
          <w:rFonts w:ascii="Times New Roman" w:hAnsi="Times New Roman"/>
          <w:b/>
          <w:sz w:val="28"/>
          <w:szCs w:val="28"/>
        </w:rPr>
        <w:t>Модуль – 1.  Введение в технологию переработки нефти и газа</w:t>
      </w:r>
    </w:p>
    <w:p w:rsidR="00E230BE" w:rsidRPr="00BC284C" w:rsidRDefault="00E230BE" w:rsidP="00530193">
      <w:pPr>
        <w:widowControl w:val="0"/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Основные современные приоритетные направление развития нефтеперерабатывающей и нефтехимической промышленности Казахстана.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Современные направление развития нефтеперерабатывающей и нефтехимической промышленности Казахстана.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Теоретические и технологические основы и способы переработки нефтяных дисперсных систем. 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История развития нефтеперерабатывающей и нефтехимической промышленности .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Структура топливно-энергетического баланса в Казахстане и в        СНГ.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Основные районы добычи и переработки нефти и газа в СНГ и за рубежом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Происхождение нефти и образование нефтяных месторождений. Методы бурение нефтяных скважин и сведение о проекте разработки нефтяного месторождения. Добыча и транспортировка нефти и газа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30BE" w:rsidRDefault="00E230BE" w:rsidP="0014375E">
      <w:p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E230BE" w:rsidRPr="00293850" w:rsidRDefault="00E230BE" w:rsidP="0014375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3C253B">
        <w:rPr>
          <w:rFonts w:ascii="Times New Roman" w:hAnsi="Times New Roman"/>
          <w:b/>
          <w:sz w:val="28"/>
          <w:szCs w:val="28"/>
        </w:rPr>
        <w:t xml:space="preserve">Модуль–2. </w:t>
      </w:r>
      <w:r w:rsidRPr="00293850">
        <w:rPr>
          <w:rFonts w:ascii="Times New Roman" w:hAnsi="Times New Roman"/>
          <w:b/>
          <w:sz w:val="28"/>
          <w:szCs w:val="28"/>
        </w:rPr>
        <w:t>Технология переработки газов и первичная переработка нефти</w:t>
      </w:r>
    </w:p>
    <w:p w:rsidR="00E230BE" w:rsidRDefault="00E230BE" w:rsidP="0014375E">
      <w:p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Подготовка газов к переработке. Хранение и транспортировка сжиженных газов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Физические методы переработки природных углеводородных газов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Производство серы из газов. Химизм и основные факторы процесса. Принципиальная технологическая схема.</w:t>
      </w:r>
    </w:p>
    <w:p w:rsidR="00E230BE" w:rsidRPr="007A3239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7A3239">
        <w:rPr>
          <w:rFonts w:ascii="Times New Roman" w:hAnsi="Times New Roman"/>
          <w:sz w:val="28"/>
          <w:szCs w:val="28"/>
        </w:rPr>
        <w:t>Методы подготовки обессеривание , отбензинивание газов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Подготовки нефти непосредственно на нефтегазодобывающем предприятии </w:t>
      </w:r>
    </w:p>
    <w:p w:rsidR="00E230BE" w:rsidRPr="003C253B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3C253B">
        <w:rPr>
          <w:rFonts w:ascii="Times New Roman" w:hAnsi="Times New Roman"/>
          <w:sz w:val="28"/>
          <w:szCs w:val="28"/>
        </w:rPr>
        <w:t>Нефть и газ как сырье для переработки. Химическая природа и групповой углеводородный состав нефтей и газов. Не углеводородные соединение нефти.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Классификация и товарные характеристики нефтей и нефтепродуктов: </w:t>
      </w:r>
    </w:p>
    <w:p w:rsidR="00E230BE" w:rsidRPr="003C253B" w:rsidRDefault="00E230BE" w:rsidP="0014375E">
      <w:pPr>
        <w:tabs>
          <w:tab w:val="left" w:pos="284"/>
          <w:tab w:val="num" w:pos="426"/>
        </w:tabs>
        <w:spacing w:after="0"/>
        <w:ind w:left="425" w:hanging="42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C284C">
        <w:rPr>
          <w:rFonts w:ascii="Times New Roman" w:hAnsi="Times New Roman"/>
          <w:sz w:val="28"/>
          <w:szCs w:val="28"/>
        </w:rPr>
        <w:t>Физико-химические свойства нефти и нефтепродуктов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плотность,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C284C">
        <w:rPr>
          <w:rFonts w:ascii="Times New Roman" w:hAnsi="Times New Roman"/>
          <w:sz w:val="28"/>
          <w:szCs w:val="28"/>
        </w:rPr>
        <w:t>оле</w:t>
      </w:r>
      <w:r>
        <w:rPr>
          <w:rFonts w:ascii="Times New Roman" w:hAnsi="Times New Roman"/>
          <w:sz w:val="28"/>
          <w:szCs w:val="28"/>
        </w:rPr>
        <w:t>-</w:t>
      </w:r>
      <w:r w:rsidRPr="00BC284C">
        <w:rPr>
          <w:rFonts w:ascii="Times New Roman" w:hAnsi="Times New Roman"/>
          <w:sz w:val="28"/>
          <w:szCs w:val="28"/>
        </w:rPr>
        <w:t>кулярная масса, давление насыщенных паров,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вязкость,тепловые свойст</w:t>
      </w:r>
      <w:r>
        <w:rPr>
          <w:rFonts w:ascii="Times New Roman" w:hAnsi="Times New Roman"/>
          <w:sz w:val="28"/>
          <w:szCs w:val="28"/>
        </w:rPr>
        <w:t>-</w:t>
      </w:r>
      <w:r w:rsidRPr="00BC284C">
        <w:rPr>
          <w:rFonts w:ascii="Times New Roman" w:hAnsi="Times New Roman"/>
          <w:sz w:val="28"/>
          <w:szCs w:val="28"/>
        </w:rPr>
        <w:t>ва, температура вспышки, воспламенения,самовоспламенения.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Классификация процессов переработки нефти, газовых конденсатов и газов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Производственно-проектная оценка нефти и направление ее переработки.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Теоретические и технологические основы и способы переработки нефтяных дисперсных систем.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Стабилизация</w:t>
      </w:r>
      <w:r>
        <w:rPr>
          <w:rFonts w:ascii="Times New Roman" w:hAnsi="Times New Roman"/>
          <w:sz w:val="28"/>
          <w:szCs w:val="28"/>
        </w:rPr>
        <w:t xml:space="preserve"> и с</w:t>
      </w:r>
      <w:r w:rsidRPr="00BC284C">
        <w:rPr>
          <w:rFonts w:ascii="Times New Roman" w:hAnsi="Times New Roman"/>
          <w:sz w:val="28"/>
          <w:szCs w:val="28"/>
        </w:rPr>
        <w:t>ортировка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 xml:space="preserve">нефти.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Основные направления промышленной переработки нефти и газоконденсатов на современных нефтеперерабатывающих заводах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Подготовка нефти к переработке.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Водонефтяные эмулсий и способы их разрушение.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Классификация деэмульгаторов, свойства и их применение. 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Процессы обессоливание и обезвоживание нефтей.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Азеотропная и экстрактивная ректификация.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Перегонка с однократным, многократным и постепенным испарением</w:t>
      </w:r>
    </w:p>
    <w:p w:rsidR="00E230BE" w:rsidRDefault="00E230BE" w:rsidP="0014375E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</w:p>
    <w:p w:rsidR="00E230BE" w:rsidRDefault="00E230BE" w:rsidP="0014375E">
      <w:pPr>
        <w:pStyle w:val="ListParagraph"/>
        <w:spacing w:after="0"/>
        <w:ind w:left="0" w:firstLine="426"/>
        <w:rPr>
          <w:rFonts w:ascii="Times New Roman" w:hAnsi="Times New Roman"/>
          <w:b/>
          <w:sz w:val="28"/>
          <w:szCs w:val="28"/>
        </w:rPr>
      </w:pPr>
      <w:r w:rsidRPr="003C253B">
        <w:rPr>
          <w:rFonts w:ascii="Times New Roman" w:hAnsi="Times New Roman"/>
          <w:b/>
          <w:sz w:val="28"/>
          <w:szCs w:val="28"/>
        </w:rPr>
        <w:t xml:space="preserve">Модуль – </w:t>
      </w:r>
      <w:r>
        <w:rPr>
          <w:rFonts w:ascii="Times New Roman" w:hAnsi="Times New Roman"/>
          <w:b/>
          <w:sz w:val="28"/>
          <w:szCs w:val="28"/>
        </w:rPr>
        <w:t>3</w:t>
      </w:r>
      <w:r w:rsidRPr="003C253B">
        <w:rPr>
          <w:rFonts w:ascii="Times New Roman" w:hAnsi="Times New Roman"/>
          <w:b/>
          <w:sz w:val="28"/>
          <w:szCs w:val="28"/>
        </w:rPr>
        <w:t>. Аппаратурное и технологическое оформление процессов первичной переработки</w:t>
      </w:r>
    </w:p>
    <w:p w:rsidR="00E230BE" w:rsidRDefault="00E230BE" w:rsidP="0014375E">
      <w:pPr>
        <w:pStyle w:val="ListParagraph"/>
        <w:spacing w:after="0"/>
        <w:ind w:left="0" w:firstLine="426"/>
        <w:rPr>
          <w:rFonts w:ascii="Times New Roman" w:hAnsi="Times New Roman"/>
          <w:b/>
          <w:sz w:val="28"/>
          <w:szCs w:val="28"/>
        </w:rPr>
      </w:pPr>
    </w:p>
    <w:p w:rsidR="00E230BE" w:rsidRDefault="00E230BE" w:rsidP="00530193">
      <w:pPr>
        <w:pStyle w:val="ListParagraph"/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типы э</w:t>
      </w:r>
      <w:r w:rsidRPr="007A3239">
        <w:rPr>
          <w:rFonts w:ascii="Times New Roman" w:hAnsi="Times New Roman"/>
          <w:sz w:val="28"/>
          <w:szCs w:val="28"/>
        </w:rPr>
        <w:t>лектродегидратор</w:t>
      </w:r>
      <w:r>
        <w:rPr>
          <w:rFonts w:ascii="Times New Roman" w:hAnsi="Times New Roman"/>
          <w:sz w:val="28"/>
          <w:szCs w:val="28"/>
        </w:rPr>
        <w:t>ов</w:t>
      </w:r>
      <w:r w:rsidRPr="007A3239">
        <w:rPr>
          <w:rFonts w:ascii="Times New Roman" w:hAnsi="Times New Roman"/>
          <w:sz w:val="28"/>
          <w:szCs w:val="28"/>
        </w:rPr>
        <w:t>.</w:t>
      </w:r>
    </w:p>
    <w:p w:rsidR="00E230BE" w:rsidRPr="007A3239" w:rsidRDefault="00E230BE" w:rsidP="00530193">
      <w:pPr>
        <w:pStyle w:val="ListParagraph"/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 w:rsidRPr="007A3239">
        <w:rPr>
          <w:rFonts w:ascii="Times New Roman" w:hAnsi="Times New Roman"/>
          <w:sz w:val="28"/>
          <w:szCs w:val="28"/>
        </w:rPr>
        <w:t>Перегонка с испаряющим агентом. Вакуумная перегонка.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Ректификационные колонны, их устройства и назначение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 назначение тарелок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орошения и подвод тепла в ректификационные колонны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Вакуумные колонны, устройства и назначение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Печи, типы и их устройства</w:t>
      </w:r>
    </w:p>
    <w:p w:rsidR="00E230BE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Теплообменные аппараты, устройства и их назначение</w:t>
      </w:r>
    </w:p>
    <w:p w:rsidR="00E230BE" w:rsidRPr="00BC284C" w:rsidRDefault="00E230BE" w:rsidP="00530193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Вакуум создающие устройства</w:t>
      </w:r>
    </w:p>
    <w:p w:rsidR="00E230BE" w:rsidRPr="00BC284C" w:rsidRDefault="00E230BE" w:rsidP="0014375E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E230BE" w:rsidRDefault="00E230BE" w:rsidP="00530193">
      <w:pPr>
        <w:pStyle w:val="BodyTextIndent"/>
        <w:numPr>
          <w:ilvl w:val="0"/>
          <w:numId w:val="6"/>
        </w:numPr>
        <w:spacing w:after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</w:t>
      </w:r>
      <w:r w:rsidRPr="006E024D">
        <w:rPr>
          <w:b/>
          <w:color w:val="000000"/>
          <w:sz w:val="28"/>
          <w:szCs w:val="28"/>
        </w:rPr>
        <w:t>омера и название СРСП по модулям</w:t>
      </w:r>
    </w:p>
    <w:p w:rsidR="00E230BE" w:rsidRDefault="00E230BE" w:rsidP="007E6F09">
      <w:pPr>
        <w:pStyle w:val="BodyTextIndent"/>
        <w:spacing w:after="0" w:line="276" w:lineRule="auto"/>
        <w:ind w:left="900"/>
        <w:rPr>
          <w:b/>
          <w:color w:val="000000"/>
          <w:sz w:val="28"/>
          <w:szCs w:val="28"/>
        </w:rPr>
      </w:pP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C284C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BC284C">
        <w:rPr>
          <w:rFonts w:ascii="Times New Roman" w:hAnsi="Times New Roman"/>
          <w:b/>
          <w:sz w:val="28"/>
          <w:szCs w:val="28"/>
        </w:rPr>
        <w:t>Модуль -1. Введение в технологию переработки нефти и газа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СРСП-1. Для заданной нефти составить материальный баланс атмосферно-        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 xml:space="preserve">вакуумной перегонки с получением топливных фракций: газ,  бензин,   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керосин,дизтоплива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СРСП-2 Определить физико-химический состав.заданной нефти,пользуясь гр</w:t>
      </w:r>
      <w:r>
        <w:rPr>
          <w:rFonts w:ascii="Times New Roman" w:hAnsi="Times New Roman"/>
          <w:sz w:val="28"/>
          <w:szCs w:val="28"/>
        </w:rPr>
        <w:t>а</w:t>
      </w:r>
      <w:r w:rsidRPr="00BC284C">
        <w:rPr>
          <w:rFonts w:ascii="Times New Roman" w:hAnsi="Times New Roman"/>
          <w:sz w:val="28"/>
          <w:szCs w:val="28"/>
        </w:rPr>
        <w:t>фиком « отгон % (масс) - значения физико-химических констант»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СРСП-3 По известным исходным данным определить температуры отбора 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фракции в сложной ректификационной колонне,произвести расчет одной из ее секции.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СРСП-4  По известным исходным данным произвести с применением ЭВМ 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Расчет состава фаз при однократном испарении нефти или мазута.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СРСП-5. С применением ЭВМ произвести расчет диаметра ректификационной  колонны.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СРСП-6. По заданным данным произвести расчет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теплообменника (жидкость - жидкость);пародистиллятного теплообменика (жидкость - пар); конденсатора воздушного охлаждения;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водяного конденсатора - холодильника; водяного холодильника;водяного холодильника для охлаждения вязких нефтепродуктов;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СРСП-7. С применением ЭВМ произвести расчет процесса горения топлива в  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трубчатой печи.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СРСП-8  По известным данным произвести расчет радиационной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C284C">
        <w:rPr>
          <w:rFonts w:ascii="Times New Roman" w:hAnsi="Times New Roman"/>
          <w:sz w:val="28"/>
          <w:szCs w:val="28"/>
        </w:rPr>
        <w:t xml:space="preserve">конвекционной </w:t>
      </w:r>
      <w:r>
        <w:rPr>
          <w:rFonts w:ascii="Times New Roman" w:hAnsi="Times New Roman"/>
          <w:sz w:val="28"/>
          <w:szCs w:val="28"/>
        </w:rPr>
        <w:t>камеры трубчатой печи</w:t>
      </w:r>
      <w:r w:rsidRPr="00BC284C">
        <w:rPr>
          <w:rFonts w:ascii="Times New Roman" w:hAnsi="Times New Roman"/>
          <w:sz w:val="28"/>
          <w:szCs w:val="28"/>
        </w:rPr>
        <w:t>;</w:t>
      </w:r>
    </w:p>
    <w:p w:rsidR="00E230BE" w:rsidRPr="00293850" w:rsidRDefault="00E230BE" w:rsidP="0014375E">
      <w:pPr>
        <w:spacing w:after="0"/>
        <w:rPr>
          <w:rFonts w:ascii="Times New Roman" w:hAnsi="Times New Roman"/>
          <w:b/>
          <w:sz w:val="28"/>
          <w:szCs w:val="28"/>
        </w:rPr>
      </w:pPr>
      <w:r w:rsidRPr="00BC284C">
        <w:rPr>
          <w:rFonts w:ascii="Times New Roman" w:hAnsi="Times New Roman"/>
          <w:b/>
          <w:sz w:val="28"/>
          <w:szCs w:val="28"/>
        </w:rPr>
        <w:t>Модуль-2.</w:t>
      </w:r>
      <w:r w:rsidRPr="007A3239">
        <w:rPr>
          <w:rFonts w:ascii="Times New Roman" w:hAnsi="Times New Roman"/>
          <w:b/>
          <w:sz w:val="28"/>
          <w:szCs w:val="28"/>
        </w:rPr>
        <w:t xml:space="preserve"> </w:t>
      </w:r>
      <w:r w:rsidRPr="00293850">
        <w:rPr>
          <w:rFonts w:ascii="Times New Roman" w:hAnsi="Times New Roman"/>
          <w:b/>
          <w:sz w:val="28"/>
          <w:szCs w:val="28"/>
        </w:rPr>
        <w:t>Технология переработки газов и первичная переработка нефти</w:t>
      </w:r>
    </w:p>
    <w:p w:rsidR="00E230BE" w:rsidRPr="00BC284C" w:rsidRDefault="00E230BE" w:rsidP="0014375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СРСП-9. Составить схему одного из вариантов комбинированной установки по первичной переработки нефти.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СРСП-10.По известным исходным данным составить материальный и тепловой </w:t>
      </w:r>
      <w:r>
        <w:rPr>
          <w:rFonts w:ascii="Times New Roman" w:hAnsi="Times New Roman"/>
          <w:sz w:val="28"/>
          <w:szCs w:val="28"/>
        </w:rPr>
        <w:t>б</w:t>
      </w:r>
      <w:r w:rsidRPr="00BC284C">
        <w:rPr>
          <w:rFonts w:ascii="Times New Roman" w:hAnsi="Times New Roman"/>
          <w:sz w:val="28"/>
          <w:szCs w:val="28"/>
        </w:rPr>
        <w:t xml:space="preserve">аланс ректификационной колонны, произвести расчет ее основных     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               размеров (диаметр, высота)</w:t>
      </w:r>
    </w:p>
    <w:p w:rsidR="00E230BE" w:rsidRPr="00BC284C" w:rsidRDefault="00E230BE" w:rsidP="007E6F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СРСП-11.</w:t>
      </w:r>
      <w:r w:rsidRPr="00785DE7"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По известным исходным данным составить материальный и тепловой баланс ректификационной колонны., произвести расчет ее основных размеров (диаметр, высота)</w:t>
      </w:r>
    </w:p>
    <w:p w:rsidR="00E230BE" w:rsidRPr="00BC284C" w:rsidRDefault="00E230BE" w:rsidP="00785D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СРСП-12.</w:t>
      </w:r>
      <w:r w:rsidRPr="00785DE7"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>Составить материальный баланс установки атмосферной перегонки   нефти</w:t>
      </w:r>
    </w:p>
    <w:p w:rsidR="00E230BE" w:rsidRPr="00BC284C" w:rsidRDefault="00E230BE" w:rsidP="001437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СРСП-13. По известным исходным данным произвести технологический расчет вакуумной колонны установки вакуумной перегонки мазута</w:t>
      </w:r>
    </w:p>
    <w:p w:rsidR="00E230BE" w:rsidRPr="00BC284C" w:rsidRDefault="00E230BE" w:rsidP="00785D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 xml:space="preserve"> СРСП-14. По известным исходным данным произвести технологический расчет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84C">
        <w:rPr>
          <w:rFonts w:ascii="Times New Roman" w:hAnsi="Times New Roman"/>
          <w:sz w:val="28"/>
          <w:szCs w:val="28"/>
        </w:rPr>
        <w:t xml:space="preserve"> конденсатора-холодильника вакуумной перегонки мазута вакуумной    </w:t>
      </w:r>
    </w:p>
    <w:p w:rsidR="00E230BE" w:rsidRPr="00BC284C" w:rsidRDefault="00E230BE" w:rsidP="00785D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перегонки мазута</w:t>
      </w:r>
    </w:p>
    <w:p w:rsidR="00E230BE" w:rsidRPr="00BC284C" w:rsidRDefault="00E230BE" w:rsidP="00785D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284C">
        <w:rPr>
          <w:rFonts w:ascii="Times New Roman" w:hAnsi="Times New Roman"/>
          <w:sz w:val="28"/>
          <w:szCs w:val="28"/>
        </w:rPr>
        <w:t>СРСП-15. По известным исходным данным технологический расчет технологической печи   установки вакуумной перегонки мазута</w:t>
      </w:r>
    </w:p>
    <w:p w:rsidR="00E230BE" w:rsidRDefault="00E230BE" w:rsidP="00785DE7">
      <w:pPr>
        <w:pStyle w:val="BodyTextIndent"/>
        <w:spacing w:after="0" w:line="276" w:lineRule="auto"/>
        <w:ind w:left="900"/>
        <w:rPr>
          <w:b/>
          <w:color w:val="000000"/>
          <w:sz w:val="28"/>
          <w:szCs w:val="28"/>
        </w:rPr>
      </w:pPr>
    </w:p>
    <w:p w:rsidR="00E230BE" w:rsidRDefault="00E230BE" w:rsidP="00500A28">
      <w:pPr>
        <w:pStyle w:val="BodyTextIndent"/>
        <w:spacing w:after="0"/>
        <w:ind w:left="900" w:hanging="47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 Тестовые вопросы</w:t>
      </w:r>
    </w:p>
    <w:p w:rsidR="00E230BE" w:rsidRDefault="00E230BE" w:rsidP="006E024D">
      <w:pPr>
        <w:pStyle w:val="BodyTextIndent"/>
        <w:spacing w:after="0"/>
        <w:ind w:left="900"/>
        <w:rPr>
          <w:b/>
          <w:color w:val="000000"/>
          <w:sz w:val="28"/>
          <w:szCs w:val="28"/>
        </w:rPr>
      </w:pP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Что такое нефть?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А.нефть представляет собой маслянистую жидкость обычно легко текущую и реже малоподвижную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B</w:t>
      </w:r>
      <w:r w:rsidRPr="00300182">
        <w:rPr>
          <w:rFonts w:ascii="Times New Roman" w:hAnsi="Times New Roman"/>
          <w:sz w:val="28"/>
          <w:szCs w:val="28"/>
        </w:rPr>
        <w:t>. нефть представляет собой темную текущую жидкость, обычно легко застывающую и легковоспламеняющую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C</w:t>
      </w:r>
      <w:r w:rsidRPr="00300182">
        <w:rPr>
          <w:rFonts w:ascii="Times New Roman" w:hAnsi="Times New Roman"/>
          <w:sz w:val="28"/>
          <w:szCs w:val="28"/>
        </w:rPr>
        <w:t>. нефть представляют собой желто-коричневую жидкость, обычно легкоподвижную и реже маловязкую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D</w:t>
      </w:r>
      <w:r w:rsidRPr="00300182">
        <w:rPr>
          <w:rFonts w:ascii="Times New Roman" w:hAnsi="Times New Roman"/>
          <w:sz w:val="28"/>
          <w:szCs w:val="28"/>
        </w:rPr>
        <w:t>. нефть представляют собой светлую жидкость обычно легко текущую и реже обезвоженную и обессоленную</w:t>
      </w:r>
    </w:p>
    <w:p w:rsidR="00E230BE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Е.нефть представляют собой твердую жидкость обычно углеродистую и реже малоподвижную</w:t>
      </w:r>
    </w:p>
    <w:p w:rsidR="00E230BE" w:rsidRPr="00300182" w:rsidRDefault="00E230BE" w:rsidP="00530193">
      <w:pPr>
        <w:pStyle w:val="BodyText2"/>
        <w:numPr>
          <w:ilvl w:val="0"/>
          <w:numId w:val="10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Какие углеводороды входят в состав нефти?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A</w:t>
      </w:r>
      <w:r w:rsidRPr="00300182">
        <w:rPr>
          <w:rFonts w:ascii="Times New Roman" w:hAnsi="Times New Roman"/>
          <w:sz w:val="28"/>
          <w:szCs w:val="28"/>
        </w:rPr>
        <w:t>. парафиновые, олефиновые, нафтеновые, ароматические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B</w:t>
      </w:r>
      <w:r w:rsidRPr="00300182">
        <w:rPr>
          <w:rFonts w:ascii="Times New Roman" w:hAnsi="Times New Roman"/>
          <w:sz w:val="28"/>
          <w:szCs w:val="28"/>
        </w:rPr>
        <w:t xml:space="preserve">.непредельные, предельные, пентановые, гексановые, пентановые 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C</w:t>
      </w:r>
      <w:r w:rsidRPr="00300182">
        <w:rPr>
          <w:rFonts w:ascii="Times New Roman" w:hAnsi="Times New Roman"/>
          <w:sz w:val="28"/>
          <w:szCs w:val="28"/>
        </w:rPr>
        <w:t>.церезины, циклогексановые, алкилнафтеновые, алкилароматические</w:t>
      </w:r>
    </w:p>
    <w:p w:rsidR="00E230BE" w:rsidRPr="00300182" w:rsidRDefault="00E230BE" w:rsidP="00300182">
      <w:pPr>
        <w:pStyle w:val="Heading4"/>
        <w:spacing w:before="0"/>
        <w:jc w:val="both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300182">
        <w:rPr>
          <w:rFonts w:ascii="Times New Roman" w:hAnsi="Times New Roman"/>
          <w:b w:val="0"/>
          <w:i w:val="0"/>
          <w:color w:val="auto"/>
          <w:sz w:val="28"/>
          <w:szCs w:val="28"/>
          <w:lang w:val="en-US"/>
        </w:rPr>
        <w:t>D</w:t>
      </w:r>
      <w:r w:rsidRPr="00300182">
        <w:rPr>
          <w:rFonts w:ascii="Times New Roman" w:hAnsi="Times New Roman"/>
          <w:b w:val="0"/>
          <w:i w:val="0"/>
          <w:color w:val="auto"/>
          <w:sz w:val="28"/>
          <w:szCs w:val="28"/>
        </w:rPr>
        <w:t>. метановые, бутановые, гексановые, гептановые, октановые</w:t>
      </w:r>
    </w:p>
    <w:p w:rsidR="00E230BE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Е.низкомолекулярные, высокомолекулярные, нафтено-ароматические, бензоло-толуолные</w:t>
      </w: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Назовите основные классификации нефти?</w:t>
      </w:r>
    </w:p>
    <w:p w:rsidR="00E230BE" w:rsidRPr="00300182" w:rsidRDefault="00E230BE" w:rsidP="00530193">
      <w:pPr>
        <w:numPr>
          <w:ilvl w:val="0"/>
          <w:numId w:val="1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химическая классификация, технологическая классификация, классификация по ГРОЗНИИ, классификация по горному бюро США</w:t>
      </w:r>
    </w:p>
    <w:p w:rsidR="00E230BE" w:rsidRPr="00300182" w:rsidRDefault="00E230BE" w:rsidP="00530193">
      <w:pPr>
        <w:numPr>
          <w:ilvl w:val="0"/>
          <w:numId w:val="1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химическая классификация, техническая классификация, классификация по БАШНИИ, классификация по СНГ</w:t>
      </w:r>
    </w:p>
    <w:p w:rsidR="00E230BE" w:rsidRPr="00300182" w:rsidRDefault="00E230BE" w:rsidP="00530193">
      <w:pPr>
        <w:numPr>
          <w:ilvl w:val="0"/>
          <w:numId w:val="1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физико-химическая классификация, физическая классификация, техническая классификация</w:t>
      </w:r>
    </w:p>
    <w:p w:rsidR="00E230BE" w:rsidRPr="00300182" w:rsidRDefault="00E230BE" w:rsidP="00530193">
      <w:pPr>
        <w:numPr>
          <w:ilvl w:val="0"/>
          <w:numId w:val="1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химико-технологическая классификация, гидрогеологическая классификация, физико-химическая классификация</w:t>
      </w:r>
    </w:p>
    <w:p w:rsidR="00E230BE" w:rsidRPr="00300182" w:rsidRDefault="00E230BE" w:rsidP="00530193">
      <w:pPr>
        <w:numPr>
          <w:ilvl w:val="0"/>
          <w:numId w:val="1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классификация по физико-химическими свойствами по технологическими параметрами, по углеводородными составам нефтей</w:t>
      </w: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Назовите типы нефтяных эмульсии?</w:t>
      </w:r>
    </w:p>
    <w:p w:rsidR="00E230BE" w:rsidRPr="00300182" w:rsidRDefault="00E230BE" w:rsidP="00530193">
      <w:pPr>
        <w:numPr>
          <w:ilvl w:val="0"/>
          <w:numId w:val="1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гидрофильная, гидрофобная</w:t>
      </w:r>
    </w:p>
    <w:p w:rsidR="00E230BE" w:rsidRPr="00300182" w:rsidRDefault="00E230BE" w:rsidP="00530193">
      <w:pPr>
        <w:numPr>
          <w:ilvl w:val="0"/>
          <w:numId w:val="1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нефтяная, нафтено-ароматическая</w:t>
      </w:r>
    </w:p>
    <w:p w:rsidR="00E230BE" w:rsidRPr="00300182" w:rsidRDefault="00E230BE" w:rsidP="00530193">
      <w:pPr>
        <w:numPr>
          <w:ilvl w:val="0"/>
          <w:numId w:val="1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нефтегазовая, газолифтная</w:t>
      </w:r>
    </w:p>
    <w:p w:rsidR="00E230BE" w:rsidRPr="00300182" w:rsidRDefault="00E230BE" w:rsidP="00530193">
      <w:pPr>
        <w:numPr>
          <w:ilvl w:val="0"/>
          <w:numId w:val="1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нефтегазоуглеродоводородная,нефтегазовая, нефтеконденсатная</w:t>
      </w:r>
    </w:p>
    <w:p w:rsidR="00E230BE" w:rsidRPr="00300182" w:rsidRDefault="00E230BE" w:rsidP="00530193">
      <w:pPr>
        <w:numPr>
          <w:ilvl w:val="0"/>
          <w:numId w:val="1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парафиновая, нафтено-парафиновая, нефте-масляная, нефтежидкостная</w:t>
      </w: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Назовите способы разрушения нефтяных эмульсий?</w:t>
      </w:r>
    </w:p>
    <w:p w:rsidR="00E230BE" w:rsidRPr="00300182" w:rsidRDefault="00E230BE" w:rsidP="00530193">
      <w:pPr>
        <w:numPr>
          <w:ilvl w:val="0"/>
          <w:numId w:val="1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термический, химический, термохимический, электрический</w:t>
      </w:r>
    </w:p>
    <w:p w:rsidR="00E230BE" w:rsidRPr="00300182" w:rsidRDefault="00E230BE" w:rsidP="00530193">
      <w:pPr>
        <w:numPr>
          <w:ilvl w:val="0"/>
          <w:numId w:val="1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физический, физико-химический, механический, технологические способы.</w:t>
      </w:r>
    </w:p>
    <w:p w:rsidR="00E230BE" w:rsidRPr="00300182" w:rsidRDefault="00E230BE" w:rsidP="00530193">
      <w:pPr>
        <w:numPr>
          <w:ilvl w:val="0"/>
          <w:numId w:val="1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технологический, химический, физический, физико-химические способы</w:t>
      </w:r>
    </w:p>
    <w:p w:rsidR="00E230BE" w:rsidRPr="00300182" w:rsidRDefault="00E230BE" w:rsidP="00530193">
      <w:pPr>
        <w:numPr>
          <w:ilvl w:val="0"/>
          <w:numId w:val="1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технический, низкотемпературный, высокотемпературный, физико-механические способы</w:t>
      </w:r>
    </w:p>
    <w:p w:rsidR="00E230BE" w:rsidRPr="00300182" w:rsidRDefault="00E230BE" w:rsidP="00530193">
      <w:pPr>
        <w:numPr>
          <w:ilvl w:val="0"/>
          <w:numId w:val="1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термо-каталитический, электроизоляционные, электрообезвоживание</w:t>
      </w: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Назовите количество воды в составе нефти, который поступает на переработку НПЗ?</w:t>
      </w:r>
    </w:p>
    <w:p w:rsidR="00E230BE" w:rsidRPr="00300182" w:rsidRDefault="00E230BE" w:rsidP="00530193">
      <w:pPr>
        <w:numPr>
          <w:ilvl w:val="0"/>
          <w:numId w:val="1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0,1 – 0,2%</w:t>
      </w:r>
    </w:p>
    <w:p w:rsidR="00E230BE" w:rsidRPr="00300182" w:rsidRDefault="00E230BE" w:rsidP="00530193">
      <w:pPr>
        <w:numPr>
          <w:ilvl w:val="0"/>
          <w:numId w:val="1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1 –5%</w:t>
      </w:r>
    </w:p>
    <w:p w:rsidR="00E230BE" w:rsidRPr="00300182" w:rsidRDefault="00E230BE" w:rsidP="00530193">
      <w:pPr>
        <w:numPr>
          <w:ilvl w:val="0"/>
          <w:numId w:val="1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0,01 – 2%</w:t>
      </w:r>
    </w:p>
    <w:p w:rsidR="00E230BE" w:rsidRPr="00300182" w:rsidRDefault="00E230BE" w:rsidP="00530193">
      <w:pPr>
        <w:numPr>
          <w:ilvl w:val="0"/>
          <w:numId w:val="1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0,2 – 4%</w:t>
      </w:r>
    </w:p>
    <w:p w:rsidR="00E230BE" w:rsidRPr="00300182" w:rsidRDefault="00E230BE" w:rsidP="00530193">
      <w:pPr>
        <w:numPr>
          <w:ilvl w:val="0"/>
          <w:numId w:val="1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0,001 – 0,008%</w:t>
      </w: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Назовите количество хлористых солей в составе нефти, который поступает на переработку</w:t>
      </w:r>
      <w:r w:rsidRPr="00300182">
        <w:rPr>
          <w:rFonts w:ascii="Times New Roman" w:hAnsi="Times New Roman"/>
          <w:sz w:val="28"/>
          <w:szCs w:val="28"/>
          <w:lang w:eastAsia="ko-KR"/>
        </w:rPr>
        <w:t>?</w:t>
      </w:r>
    </w:p>
    <w:p w:rsidR="00E230BE" w:rsidRPr="00300182" w:rsidRDefault="00E230BE" w:rsidP="00530193">
      <w:pPr>
        <w:numPr>
          <w:ilvl w:val="0"/>
          <w:numId w:val="1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0 - 5 мг/л</w:t>
      </w:r>
    </w:p>
    <w:p w:rsidR="00E230BE" w:rsidRPr="00300182" w:rsidRDefault="00E230BE" w:rsidP="00530193">
      <w:pPr>
        <w:numPr>
          <w:ilvl w:val="0"/>
          <w:numId w:val="1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0,5 – 15%</w:t>
      </w:r>
    </w:p>
    <w:p w:rsidR="00E230BE" w:rsidRPr="00300182" w:rsidRDefault="00E230BE" w:rsidP="00530193">
      <w:pPr>
        <w:numPr>
          <w:ilvl w:val="0"/>
          <w:numId w:val="1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0,8 – 0,7 мг/л</w:t>
      </w:r>
    </w:p>
    <w:p w:rsidR="00E230BE" w:rsidRPr="00300182" w:rsidRDefault="00E230BE" w:rsidP="00530193">
      <w:pPr>
        <w:numPr>
          <w:ilvl w:val="0"/>
          <w:numId w:val="1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0,8 – 20%</w:t>
      </w:r>
    </w:p>
    <w:p w:rsidR="00E230BE" w:rsidRPr="00300182" w:rsidRDefault="00E230BE" w:rsidP="00530193">
      <w:pPr>
        <w:numPr>
          <w:ilvl w:val="0"/>
          <w:numId w:val="1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0,008 – 0,1 мг/л</w:t>
      </w:r>
    </w:p>
    <w:p w:rsidR="00E230BE" w:rsidRPr="00300182" w:rsidRDefault="00E230BE" w:rsidP="00530193">
      <w:pPr>
        <w:numPr>
          <w:ilvl w:val="0"/>
          <w:numId w:val="1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Какие бывают эмульгаторы?</w:t>
      </w:r>
    </w:p>
    <w:p w:rsidR="00E230BE" w:rsidRPr="00300182" w:rsidRDefault="00E230BE" w:rsidP="00530193">
      <w:pPr>
        <w:numPr>
          <w:ilvl w:val="0"/>
          <w:numId w:val="1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эмульгаторы бывают гидрофильные, гидрофобные</w:t>
      </w:r>
    </w:p>
    <w:p w:rsidR="00E230BE" w:rsidRPr="00300182" w:rsidRDefault="00E230BE" w:rsidP="00530193">
      <w:pPr>
        <w:numPr>
          <w:ilvl w:val="0"/>
          <w:numId w:val="1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эмульгаторы бывают физические, физико-химические</w:t>
      </w:r>
    </w:p>
    <w:p w:rsidR="00E230BE" w:rsidRPr="00300182" w:rsidRDefault="00E230BE" w:rsidP="00530193">
      <w:pPr>
        <w:numPr>
          <w:ilvl w:val="0"/>
          <w:numId w:val="1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эмульгаторы бывают нерастворимые и растворимые</w:t>
      </w:r>
    </w:p>
    <w:p w:rsidR="00E230BE" w:rsidRPr="00300182" w:rsidRDefault="00E230BE" w:rsidP="00530193">
      <w:pPr>
        <w:numPr>
          <w:ilvl w:val="0"/>
          <w:numId w:val="1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эмульгаторы бывают жидкостные и газообразные</w:t>
      </w:r>
    </w:p>
    <w:p w:rsidR="00E230BE" w:rsidRPr="00300182" w:rsidRDefault="00E230BE" w:rsidP="00530193">
      <w:pPr>
        <w:numPr>
          <w:ilvl w:val="0"/>
          <w:numId w:val="1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 xml:space="preserve">эмульгаторы бывают химические и химико-физические 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9. От чего зависит стойкость нефтяных эмульсии?</w:t>
      </w:r>
    </w:p>
    <w:p w:rsidR="00E230BE" w:rsidRPr="00300182" w:rsidRDefault="00E230BE" w:rsidP="00530193">
      <w:pPr>
        <w:numPr>
          <w:ilvl w:val="0"/>
          <w:numId w:val="1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 xml:space="preserve">от наличия в ней эмульгаторов </w:t>
      </w:r>
    </w:p>
    <w:p w:rsidR="00E230BE" w:rsidRPr="00300182" w:rsidRDefault="00E230BE" w:rsidP="00530193">
      <w:pPr>
        <w:numPr>
          <w:ilvl w:val="0"/>
          <w:numId w:val="1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от наличия в ней хлористых солей</w:t>
      </w:r>
    </w:p>
    <w:p w:rsidR="00E230BE" w:rsidRPr="00300182" w:rsidRDefault="00E230BE" w:rsidP="00530193">
      <w:pPr>
        <w:numPr>
          <w:ilvl w:val="0"/>
          <w:numId w:val="1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от наличия в ней механических примеси</w:t>
      </w:r>
    </w:p>
    <w:p w:rsidR="00E230BE" w:rsidRPr="00300182" w:rsidRDefault="00E230BE" w:rsidP="00530193">
      <w:pPr>
        <w:numPr>
          <w:ilvl w:val="0"/>
          <w:numId w:val="1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от наличия в ней углеводородов</w:t>
      </w:r>
    </w:p>
    <w:p w:rsidR="00E230BE" w:rsidRPr="00300182" w:rsidRDefault="00E230BE" w:rsidP="00530193">
      <w:pPr>
        <w:numPr>
          <w:ilvl w:val="0"/>
          <w:numId w:val="1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от наличия в ней гетероатомных соединений, неорганических веществ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10. Назовите основного аппарата для обезвоживание и обессоливание нефти?</w:t>
      </w:r>
    </w:p>
    <w:p w:rsidR="00E230BE" w:rsidRPr="00300182" w:rsidRDefault="00E230BE" w:rsidP="00530193">
      <w:pPr>
        <w:pStyle w:val="Heading4"/>
        <w:keepLines w:val="0"/>
        <w:numPr>
          <w:ilvl w:val="0"/>
          <w:numId w:val="18"/>
        </w:numPr>
        <w:tabs>
          <w:tab w:val="left" w:pos="3686"/>
        </w:tabs>
        <w:spacing w:before="0"/>
        <w:ind w:right="-2"/>
        <w:jc w:val="both"/>
        <w:rPr>
          <w:rFonts w:ascii="Times New Roman" w:hAnsi="Times New Roman"/>
          <w:b w:val="0"/>
          <w:i w:val="0"/>
          <w:color w:val="auto"/>
          <w:sz w:val="28"/>
          <w:szCs w:val="28"/>
          <w:lang w:val="en-US"/>
        </w:rPr>
      </w:pPr>
      <w:r w:rsidRPr="00300182">
        <w:rPr>
          <w:rFonts w:ascii="Times New Roman" w:hAnsi="Times New Roman"/>
          <w:b w:val="0"/>
          <w:i w:val="0"/>
          <w:color w:val="auto"/>
          <w:sz w:val="28"/>
          <w:szCs w:val="28"/>
          <w:lang w:val="en-US"/>
        </w:rPr>
        <w:t>электродегидратор</w:t>
      </w:r>
    </w:p>
    <w:p w:rsidR="00E230BE" w:rsidRPr="00300182" w:rsidRDefault="00E230BE" w:rsidP="00530193">
      <w:pPr>
        <w:numPr>
          <w:ilvl w:val="0"/>
          <w:numId w:val="1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электроцентрифуга</w:t>
      </w:r>
    </w:p>
    <w:p w:rsidR="00E230BE" w:rsidRPr="00300182" w:rsidRDefault="00E230BE" w:rsidP="00530193">
      <w:pPr>
        <w:numPr>
          <w:ilvl w:val="0"/>
          <w:numId w:val="1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электроосадитель</w:t>
      </w:r>
    </w:p>
    <w:p w:rsidR="00E230BE" w:rsidRPr="00300182" w:rsidRDefault="00E230BE" w:rsidP="00530193">
      <w:pPr>
        <w:numPr>
          <w:ilvl w:val="0"/>
          <w:numId w:val="1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электросмеситель</w:t>
      </w:r>
    </w:p>
    <w:p w:rsidR="00E230BE" w:rsidRPr="00300182" w:rsidRDefault="00E230BE" w:rsidP="00530193">
      <w:pPr>
        <w:numPr>
          <w:ilvl w:val="0"/>
          <w:numId w:val="1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электронагреватель</w:t>
      </w:r>
    </w:p>
    <w:p w:rsidR="00E230BE" w:rsidRPr="00300182" w:rsidRDefault="00E230BE" w:rsidP="00300182">
      <w:pPr>
        <w:pStyle w:val="BodyText2"/>
        <w:tabs>
          <w:tab w:val="left" w:pos="3686"/>
        </w:tabs>
        <w:spacing w:after="0" w:line="276" w:lineRule="auto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11.  Назовите основные марки деэмульгаторов?</w:t>
      </w:r>
    </w:p>
    <w:p w:rsidR="00E230BE" w:rsidRPr="00300182" w:rsidRDefault="00E230BE" w:rsidP="00530193">
      <w:pPr>
        <w:pStyle w:val="Heading4"/>
        <w:keepLines w:val="0"/>
        <w:numPr>
          <w:ilvl w:val="0"/>
          <w:numId w:val="19"/>
        </w:numPr>
        <w:tabs>
          <w:tab w:val="left" w:pos="3686"/>
        </w:tabs>
        <w:spacing w:before="0"/>
        <w:ind w:right="-2"/>
        <w:jc w:val="both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300182">
        <w:rPr>
          <w:rFonts w:ascii="Times New Roman" w:hAnsi="Times New Roman"/>
          <w:b w:val="0"/>
          <w:i w:val="0"/>
          <w:color w:val="auto"/>
          <w:sz w:val="28"/>
          <w:szCs w:val="28"/>
        </w:rPr>
        <w:t>НИК,ОП-10, ОЖК, ОС, КС-59, Диссольван 4411</w:t>
      </w:r>
    </w:p>
    <w:p w:rsidR="00E230BE" w:rsidRPr="00300182" w:rsidRDefault="00E230BE" w:rsidP="00530193">
      <w:pPr>
        <w:numPr>
          <w:ilvl w:val="0"/>
          <w:numId w:val="1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НЭ, НКК, ОПП, ОЗКН, ОКСИЭТИЛ, ОКСИМЕТИЛ</w:t>
      </w:r>
    </w:p>
    <w:p w:rsidR="00E230BE" w:rsidRPr="00300182" w:rsidRDefault="00E230BE" w:rsidP="00530193">
      <w:pPr>
        <w:numPr>
          <w:ilvl w:val="0"/>
          <w:numId w:val="1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НЭК, ОСКН, ОШКН, ОКСИМЕТИЛ, ОЖНК</w:t>
      </w:r>
    </w:p>
    <w:p w:rsidR="00E230BE" w:rsidRPr="00300182" w:rsidRDefault="00E230BE" w:rsidP="00530193">
      <w:pPr>
        <w:numPr>
          <w:ilvl w:val="0"/>
          <w:numId w:val="1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</w:rPr>
        <w:t xml:space="preserve">НЭЖ, ОСНК, </w:t>
      </w:r>
      <w:r w:rsidRPr="00300182">
        <w:rPr>
          <w:rFonts w:ascii="Times New Roman" w:hAnsi="Times New Roman"/>
          <w:sz w:val="28"/>
          <w:szCs w:val="28"/>
          <w:lang w:val="en-US"/>
        </w:rPr>
        <w:t>ОШДЭМ, ОКСИЭТИЛ, ОЖШКНЭ</w:t>
      </w:r>
    </w:p>
    <w:p w:rsidR="00E230BE" w:rsidRPr="003B1287" w:rsidRDefault="00E230BE" w:rsidP="00530193">
      <w:pPr>
        <w:numPr>
          <w:ilvl w:val="0"/>
          <w:numId w:val="1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НЭШ, ОПНК, НЭД, ОКСИЭТАН</w:t>
      </w:r>
    </w:p>
    <w:p w:rsidR="00E230BE" w:rsidRDefault="00E230BE" w:rsidP="003B1287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</w:p>
    <w:p w:rsidR="00E230BE" w:rsidRPr="00300182" w:rsidRDefault="00E230BE" w:rsidP="003B1287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230BE" w:rsidRPr="00300182" w:rsidRDefault="00E230BE" w:rsidP="00300182">
      <w:pPr>
        <w:pStyle w:val="BodyText"/>
        <w:spacing w:after="0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12.  Назовите основных типов электродегидраторов?</w:t>
      </w:r>
    </w:p>
    <w:p w:rsidR="00E230BE" w:rsidRPr="00300182" w:rsidRDefault="00E230BE" w:rsidP="00530193">
      <w:pPr>
        <w:pStyle w:val="Heading3"/>
        <w:keepLines w:val="0"/>
        <w:numPr>
          <w:ilvl w:val="0"/>
          <w:numId w:val="20"/>
        </w:numPr>
        <w:spacing w:before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00182">
        <w:rPr>
          <w:rFonts w:ascii="Times New Roman" w:hAnsi="Times New Roman"/>
          <w:b w:val="0"/>
          <w:color w:val="auto"/>
          <w:sz w:val="28"/>
          <w:szCs w:val="28"/>
        </w:rPr>
        <w:t>вертикальные, шаровые, горизонтальные</w:t>
      </w:r>
    </w:p>
    <w:p w:rsidR="00E230BE" w:rsidRPr="00300182" w:rsidRDefault="00E230BE" w:rsidP="00530193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механические, автоматические, компютерные</w:t>
      </w:r>
    </w:p>
    <w:p w:rsidR="00E230BE" w:rsidRPr="00300182" w:rsidRDefault="00E230BE" w:rsidP="00530193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мелкодисперсные, малопроизводительные, подвижные</w:t>
      </w:r>
    </w:p>
    <w:p w:rsidR="00E230BE" w:rsidRPr="00300182" w:rsidRDefault="00E230BE" w:rsidP="00530193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высотные, гидролифтные, реакционные</w:t>
      </w:r>
    </w:p>
    <w:p w:rsidR="00E230BE" w:rsidRPr="00300182" w:rsidRDefault="00E230BE" w:rsidP="00530193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электрические, химические, стабилизационные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13.  Как осуществляется процесс обезвоживание и обессоливание нефтей в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  электродегидраторах?</w:t>
      </w:r>
    </w:p>
    <w:p w:rsidR="00E230BE" w:rsidRPr="00300182" w:rsidRDefault="00E230BE" w:rsidP="00530193">
      <w:pPr>
        <w:numPr>
          <w:ilvl w:val="0"/>
          <w:numId w:val="2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при помощи электрического поля под давлением, электродами высокой частоты</w:t>
      </w:r>
    </w:p>
    <w:p w:rsidR="00E230BE" w:rsidRPr="00300182" w:rsidRDefault="00E230BE" w:rsidP="00530193">
      <w:pPr>
        <w:numPr>
          <w:ilvl w:val="0"/>
          <w:numId w:val="2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при помощи химических реагентов под давлением, электродами высокой частоты</w:t>
      </w:r>
    </w:p>
    <w:p w:rsidR="00E230BE" w:rsidRPr="00300182" w:rsidRDefault="00E230BE" w:rsidP="00530193">
      <w:pPr>
        <w:numPr>
          <w:ilvl w:val="0"/>
          <w:numId w:val="2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при помощи стабилизаторов под давлением, электродами высокой частоты</w:t>
      </w:r>
    </w:p>
    <w:p w:rsidR="00E230BE" w:rsidRPr="00300182" w:rsidRDefault="00E230BE" w:rsidP="00530193">
      <w:pPr>
        <w:numPr>
          <w:ilvl w:val="0"/>
          <w:numId w:val="2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при помощи химических реакций под давлением, электродами высокой частоты</w:t>
      </w:r>
    </w:p>
    <w:p w:rsidR="00E230BE" w:rsidRPr="00300182" w:rsidRDefault="00E230BE" w:rsidP="00530193">
      <w:pPr>
        <w:numPr>
          <w:ilvl w:val="0"/>
          <w:numId w:val="2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при помощи деэмульгаторов под давлением, электродами высокой частоты</w:t>
      </w:r>
    </w:p>
    <w:p w:rsidR="00E230BE" w:rsidRPr="00300182" w:rsidRDefault="00E230BE" w:rsidP="00530193">
      <w:pPr>
        <w:pStyle w:val="BodyText2"/>
        <w:numPr>
          <w:ilvl w:val="0"/>
          <w:numId w:val="22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Назовите основные параметры обезвоживание и обессоливание нефтей на установке ЭЛОУ?</w:t>
      </w:r>
    </w:p>
    <w:p w:rsidR="00E230BE" w:rsidRPr="00300182" w:rsidRDefault="00E230BE" w:rsidP="00530193">
      <w:pPr>
        <w:pStyle w:val="BodyText2"/>
        <w:numPr>
          <w:ilvl w:val="0"/>
          <w:numId w:val="23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Т=100-150ºС;  Р=2-6атм.</w:t>
      </w:r>
    </w:p>
    <w:p w:rsidR="00E230BE" w:rsidRPr="00300182" w:rsidRDefault="00E230BE" w:rsidP="00530193">
      <w:pPr>
        <w:pStyle w:val="BodyText2"/>
        <w:numPr>
          <w:ilvl w:val="0"/>
          <w:numId w:val="23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Т=30-50ºС;  Р=6-10атм.</w:t>
      </w:r>
    </w:p>
    <w:p w:rsidR="00E230BE" w:rsidRPr="00300182" w:rsidRDefault="00E230BE" w:rsidP="00530193">
      <w:pPr>
        <w:pStyle w:val="BodyText2"/>
        <w:numPr>
          <w:ilvl w:val="0"/>
          <w:numId w:val="23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Т=400-500ºС;  Р=6-20атм.</w:t>
      </w:r>
    </w:p>
    <w:p w:rsidR="00E230BE" w:rsidRPr="00300182" w:rsidRDefault="00E230BE" w:rsidP="00530193">
      <w:pPr>
        <w:pStyle w:val="BodyText2"/>
        <w:numPr>
          <w:ilvl w:val="0"/>
          <w:numId w:val="23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Т=70-100ºС;  Р=2-10атм.</w:t>
      </w:r>
    </w:p>
    <w:p w:rsidR="00E230BE" w:rsidRPr="00300182" w:rsidRDefault="00E230BE" w:rsidP="00530193">
      <w:pPr>
        <w:pStyle w:val="BodyText2"/>
        <w:numPr>
          <w:ilvl w:val="0"/>
          <w:numId w:val="23"/>
        </w:numPr>
        <w:tabs>
          <w:tab w:val="left" w:pos="3686"/>
        </w:tabs>
        <w:spacing w:after="0" w:line="276" w:lineRule="auto"/>
        <w:ind w:right="-2"/>
        <w:jc w:val="both"/>
        <w:rPr>
          <w:sz w:val="28"/>
          <w:szCs w:val="28"/>
        </w:rPr>
      </w:pPr>
      <w:r w:rsidRPr="00300182">
        <w:rPr>
          <w:sz w:val="28"/>
          <w:szCs w:val="28"/>
        </w:rPr>
        <w:t>Т=200-300ºС;  Р=10-15атм.</w:t>
      </w:r>
    </w:p>
    <w:p w:rsidR="00E230BE" w:rsidRPr="00300182" w:rsidRDefault="00E230BE" w:rsidP="00530193">
      <w:pPr>
        <w:numPr>
          <w:ilvl w:val="0"/>
          <w:numId w:val="2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Назовите основные виды топлива?</w:t>
      </w:r>
    </w:p>
    <w:p w:rsidR="00E230BE" w:rsidRPr="00300182" w:rsidRDefault="00E230BE" w:rsidP="00530193">
      <w:pPr>
        <w:numPr>
          <w:ilvl w:val="0"/>
          <w:numId w:val="2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карбюраторные, реактивные дизельные, газотурбинные, котельные</w:t>
      </w:r>
    </w:p>
    <w:p w:rsidR="00E230BE" w:rsidRPr="00300182" w:rsidRDefault="00E230BE" w:rsidP="00530193">
      <w:pPr>
        <w:numPr>
          <w:ilvl w:val="0"/>
          <w:numId w:val="2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реакционные, моторные, двигательные, специальные роторные, дисковые</w:t>
      </w:r>
    </w:p>
    <w:p w:rsidR="00E230BE" w:rsidRPr="00300182" w:rsidRDefault="00E230BE" w:rsidP="00530193">
      <w:pPr>
        <w:numPr>
          <w:ilvl w:val="0"/>
          <w:numId w:val="2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каталитическое, крекинговые, риформинговые, термическое, специальные</w:t>
      </w:r>
    </w:p>
    <w:p w:rsidR="00E230BE" w:rsidRPr="00300182" w:rsidRDefault="00E230BE" w:rsidP="00530193">
      <w:pPr>
        <w:numPr>
          <w:ilvl w:val="0"/>
          <w:numId w:val="2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крекинговые, керосиновые, октановые, цетановые</w:t>
      </w:r>
    </w:p>
    <w:p w:rsidR="00E230BE" w:rsidRPr="00300182" w:rsidRDefault="00E230BE" w:rsidP="00530193">
      <w:pPr>
        <w:numPr>
          <w:ilvl w:val="0"/>
          <w:numId w:val="2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легкие, тяжелые, темные, испарящие, светлые, прозрачные, высокооктановые, деструктивные</w:t>
      </w:r>
    </w:p>
    <w:p w:rsidR="00E230BE" w:rsidRPr="00300182" w:rsidRDefault="00E230BE" w:rsidP="00530193">
      <w:pPr>
        <w:numPr>
          <w:ilvl w:val="0"/>
          <w:numId w:val="2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Что означает обозначение нефти в соответствии с технологической классификацией, например: I 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 xml:space="preserve">1 </w:t>
      </w:r>
      <w:r w:rsidRPr="00300182">
        <w:rPr>
          <w:rFonts w:ascii="Times New Roman" w:hAnsi="Times New Roman"/>
          <w:sz w:val="28"/>
          <w:szCs w:val="28"/>
          <w:lang w:eastAsia="ko-KR"/>
        </w:rPr>
        <w:t>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 xml:space="preserve">1 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И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П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530193">
      <w:pPr>
        <w:numPr>
          <w:ilvl w:val="0"/>
          <w:numId w:val="2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нефть класса I, типа 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группы 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подгруппы И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и вида П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530193">
      <w:pPr>
        <w:numPr>
          <w:ilvl w:val="0"/>
          <w:numId w:val="2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нефть сорта I, типа 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группы 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класса И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и порядка П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530193">
      <w:pPr>
        <w:numPr>
          <w:ilvl w:val="0"/>
          <w:numId w:val="2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нефть  I группы, 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-термостойкий,  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-масляный,  И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-готовые к использованию,  порядка П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530193">
      <w:pPr>
        <w:numPr>
          <w:ilvl w:val="0"/>
          <w:numId w:val="2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нефть  I горизонта, технический 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 механический, И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-классифицированный  </w:t>
      </w:r>
    </w:p>
    <w:p w:rsidR="00E230BE" w:rsidRPr="00300182" w:rsidRDefault="00E230BE" w:rsidP="00530193">
      <w:pPr>
        <w:numPr>
          <w:ilvl w:val="0"/>
          <w:numId w:val="2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нефть группы I, типа 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вида 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подгруппы И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, и порядка П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17.  Что такое нефтяные масла?</w:t>
      </w:r>
    </w:p>
    <w:p w:rsidR="00E230BE" w:rsidRPr="00300182" w:rsidRDefault="00E230BE" w:rsidP="00530193">
      <w:pPr>
        <w:numPr>
          <w:ilvl w:val="0"/>
          <w:numId w:val="2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представляют собой смеси высокомолекулярных парафиновых, нафтеновых и ароматических углеводородов с примесью смолистых и асфальтообразных веществ</w:t>
      </w:r>
    </w:p>
    <w:p w:rsidR="00E230BE" w:rsidRPr="00300182" w:rsidRDefault="00E230BE" w:rsidP="00530193">
      <w:pPr>
        <w:numPr>
          <w:ilvl w:val="0"/>
          <w:numId w:val="2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нефтяные масла это смесь высокооктановых, высокоцетановых масляных компонентов различных углеводородов</w:t>
      </w:r>
    </w:p>
    <w:p w:rsidR="00E230BE" w:rsidRPr="00300182" w:rsidRDefault="00E230BE" w:rsidP="00530193">
      <w:pPr>
        <w:numPr>
          <w:ilvl w:val="0"/>
          <w:numId w:val="2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нефтяные масла это низкокипящие нефтяные  фракций получаемые в результате фракционирование</w:t>
      </w:r>
    </w:p>
    <w:p w:rsidR="00E230BE" w:rsidRPr="00300182" w:rsidRDefault="00E230BE" w:rsidP="00530193">
      <w:pPr>
        <w:numPr>
          <w:ilvl w:val="0"/>
          <w:numId w:val="2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нефтяные масла это высокозастывающие, высокоиндексные, легкоподвижные масляные фракции</w:t>
      </w:r>
    </w:p>
    <w:p w:rsidR="00E230BE" w:rsidRPr="00300182" w:rsidRDefault="00E230BE" w:rsidP="00530193">
      <w:pPr>
        <w:numPr>
          <w:ilvl w:val="0"/>
          <w:numId w:val="2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нефтяные масла это фракции легкозастывающие, легкоподвижные высокомолекулярные соединение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18.  Назовите основные методы переработки нефти?</w:t>
      </w:r>
    </w:p>
    <w:p w:rsidR="00E230BE" w:rsidRPr="00300182" w:rsidRDefault="00E230BE" w:rsidP="00530193">
      <w:pPr>
        <w:numPr>
          <w:ilvl w:val="0"/>
          <w:numId w:val="2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первичные, вторичные деструктивные</w:t>
      </w:r>
    </w:p>
    <w:p w:rsidR="00E230BE" w:rsidRPr="00300182" w:rsidRDefault="00E230BE" w:rsidP="00530193">
      <w:pPr>
        <w:numPr>
          <w:ilvl w:val="0"/>
          <w:numId w:val="2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первоначальные, конечное</w:t>
      </w:r>
    </w:p>
    <w:p w:rsidR="00E230BE" w:rsidRPr="00300182" w:rsidRDefault="00E230BE" w:rsidP="00530193">
      <w:pPr>
        <w:numPr>
          <w:ilvl w:val="0"/>
          <w:numId w:val="2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искусственные, естественные</w:t>
      </w:r>
    </w:p>
    <w:p w:rsidR="00E230BE" w:rsidRPr="00300182" w:rsidRDefault="00E230BE" w:rsidP="00530193">
      <w:pPr>
        <w:numPr>
          <w:ilvl w:val="0"/>
          <w:numId w:val="2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высокотемпературные, низкотемпературные</w:t>
      </w:r>
    </w:p>
    <w:p w:rsidR="00E230BE" w:rsidRPr="00300182" w:rsidRDefault="00E230BE" w:rsidP="00530193">
      <w:pPr>
        <w:numPr>
          <w:ilvl w:val="0"/>
          <w:numId w:val="2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метод переработки под высоким давлением, метод переработки под низким давлением</w:t>
      </w:r>
    </w:p>
    <w:p w:rsidR="00E230BE" w:rsidRPr="00300182" w:rsidRDefault="00E230BE" w:rsidP="00300182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19. Различают какие методы перегонки нефти и нефтяного сырья?</w:t>
      </w:r>
    </w:p>
    <w:p w:rsidR="00E230BE" w:rsidRPr="00300182" w:rsidRDefault="00E230BE" w:rsidP="00530193">
      <w:pPr>
        <w:numPr>
          <w:ilvl w:val="0"/>
          <w:numId w:val="2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однократный, многократный, постепенный испаряющим агентом, вакуумом, азеотропная и экстрактивная</w:t>
      </w:r>
    </w:p>
    <w:p w:rsidR="00E230BE" w:rsidRPr="00300182" w:rsidRDefault="00E230BE" w:rsidP="00530193">
      <w:pPr>
        <w:numPr>
          <w:ilvl w:val="0"/>
          <w:numId w:val="2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с использованием реагентов, катализаторы под низким давлением</w:t>
      </w:r>
    </w:p>
    <w:p w:rsidR="00E230BE" w:rsidRPr="00300182" w:rsidRDefault="00E230BE" w:rsidP="00530193">
      <w:pPr>
        <w:numPr>
          <w:ilvl w:val="0"/>
          <w:numId w:val="2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многофазная, однофазная, трехкратная, постепенным вводом  нефти</w:t>
      </w:r>
    </w:p>
    <w:p w:rsidR="00E230BE" w:rsidRPr="00300182" w:rsidRDefault="00E230BE" w:rsidP="00530193">
      <w:pPr>
        <w:numPr>
          <w:ilvl w:val="0"/>
          <w:numId w:val="2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низкотемпературная, под давлением</w:t>
      </w:r>
    </w:p>
    <w:p w:rsidR="00E230BE" w:rsidRPr="00300182" w:rsidRDefault="00E230BE" w:rsidP="00530193">
      <w:pPr>
        <w:numPr>
          <w:ilvl w:val="0"/>
          <w:numId w:val="2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 искусственный, естественный, специальный</w:t>
      </w:r>
    </w:p>
    <w:p w:rsidR="00E230BE" w:rsidRPr="003B1287" w:rsidRDefault="00E230BE" w:rsidP="003B1287">
      <w:pPr>
        <w:pStyle w:val="ListParagraph"/>
        <w:numPr>
          <w:ilvl w:val="0"/>
          <w:numId w:val="111"/>
        </w:numPr>
        <w:tabs>
          <w:tab w:val="left" w:pos="3686"/>
        </w:tabs>
        <w:spacing w:after="0"/>
        <w:ind w:left="426" w:right="-2" w:hanging="426"/>
        <w:rPr>
          <w:rFonts w:ascii="Times New Roman" w:hAnsi="Times New Roman"/>
          <w:sz w:val="28"/>
          <w:szCs w:val="28"/>
          <w:lang w:eastAsia="ko-KR"/>
        </w:rPr>
      </w:pPr>
      <w:r w:rsidRPr="003B1287">
        <w:rPr>
          <w:rFonts w:ascii="Times New Roman" w:hAnsi="Times New Roman"/>
          <w:sz w:val="28"/>
          <w:szCs w:val="28"/>
          <w:lang w:eastAsia="ko-KR"/>
        </w:rPr>
        <w:t>В каких условиях применяется азеотропная и экстрактивная ректифика-ция?</w:t>
      </w:r>
    </w:p>
    <w:p w:rsidR="00E230BE" w:rsidRPr="00300182" w:rsidRDefault="00E230BE" w:rsidP="00530193">
      <w:pPr>
        <w:numPr>
          <w:ilvl w:val="0"/>
          <w:numId w:val="29"/>
        </w:numPr>
        <w:tabs>
          <w:tab w:val="left" w:pos="3686"/>
        </w:tabs>
        <w:spacing w:after="0"/>
        <w:ind w:right="-2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когда требуется выделить индивидуальные углеводороды высокой чистоты</w:t>
      </w:r>
    </w:p>
    <w:p w:rsidR="00E230BE" w:rsidRPr="00300182" w:rsidRDefault="00E230BE" w:rsidP="00530193">
      <w:pPr>
        <w:numPr>
          <w:ilvl w:val="0"/>
          <w:numId w:val="2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когда требуется выделить бензиновой фракций</w:t>
      </w:r>
    </w:p>
    <w:p w:rsidR="00E230BE" w:rsidRPr="00300182" w:rsidRDefault="00E230BE" w:rsidP="00530193">
      <w:pPr>
        <w:numPr>
          <w:ilvl w:val="0"/>
          <w:numId w:val="2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когда требуется выделить керосиновые фракций</w:t>
      </w:r>
    </w:p>
    <w:p w:rsidR="00E230BE" w:rsidRPr="00300182" w:rsidRDefault="00E230BE" w:rsidP="00530193">
      <w:pPr>
        <w:numPr>
          <w:ilvl w:val="0"/>
          <w:numId w:val="2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когда требуется выделить узкие фракций</w:t>
      </w:r>
    </w:p>
    <w:p w:rsidR="00E230BE" w:rsidRPr="00300182" w:rsidRDefault="00E230BE" w:rsidP="00530193">
      <w:pPr>
        <w:numPr>
          <w:ilvl w:val="0"/>
          <w:numId w:val="2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когда требуется выделить масляные фракций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21. </w:t>
      </w:r>
      <w:r>
        <w:rPr>
          <w:rFonts w:ascii="Times New Roman" w:hAnsi="Times New Roman"/>
          <w:sz w:val="28"/>
          <w:szCs w:val="28"/>
          <w:lang w:eastAsia="ko-KR"/>
        </w:rPr>
        <w:t>В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зависимости от числа получаемых продуктов ректификационные колонны бывают</w:t>
      </w:r>
      <w:r>
        <w:rPr>
          <w:rFonts w:ascii="Times New Roman" w:hAnsi="Times New Roman"/>
          <w:sz w:val="28"/>
          <w:szCs w:val="28"/>
          <w:lang w:eastAsia="ko-KR"/>
        </w:rPr>
        <w:t>……</w:t>
      </w:r>
    </w:p>
    <w:p w:rsidR="00E230BE" w:rsidRPr="00300182" w:rsidRDefault="00E230BE" w:rsidP="00530193">
      <w:pPr>
        <w:numPr>
          <w:ilvl w:val="0"/>
          <w:numId w:val="3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простые, сложные</w:t>
      </w:r>
    </w:p>
    <w:p w:rsidR="00E230BE" w:rsidRPr="00300182" w:rsidRDefault="00E230BE" w:rsidP="00530193">
      <w:pPr>
        <w:numPr>
          <w:ilvl w:val="0"/>
          <w:numId w:val="3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периодические, простые</w:t>
      </w:r>
    </w:p>
    <w:p w:rsidR="00E230BE" w:rsidRPr="00300182" w:rsidRDefault="00E230BE" w:rsidP="00530193">
      <w:pPr>
        <w:numPr>
          <w:ilvl w:val="0"/>
          <w:numId w:val="3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первостепенные, второстепенные</w:t>
      </w:r>
    </w:p>
    <w:p w:rsidR="00E230BE" w:rsidRPr="00300182" w:rsidRDefault="00E230BE" w:rsidP="00530193">
      <w:pPr>
        <w:numPr>
          <w:ilvl w:val="0"/>
          <w:numId w:val="3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многосложные, односложные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Е. </w:t>
      </w:r>
      <w:r w:rsidRPr="00300182">
        <w:rPr>
          <w:rFonts w:ascii="Times New Roman" w:hAnsi="Times New Roman"/>
          <w:sz w:val="28"/>
          <w:szCs w:val="28"/>
          <w:lang w:eastAsia="ko-KR"/>
        </w:rPr>
        <w:t>однократные, многократные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23. </w:t>
      </w:r>
      <w:r>
        <w:rPr>
          <w:rFonts w:ascii="Times New Roman" w:hAnsi="Times New Roman"/>
          <w:sz w:val="28"/>
          <w:szCs w:val="28"/>
          <w:lang w:eastAsia="ko-KR"/>
        </w:rPr>
        <w:t>В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зависимости от</w:t>
      </w:r>
      <w:r w:rsidRPr="0006450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внутреннего устройства</w:t>
      </w:r>
      <w:r w:rsidRPr="0006450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ректификационные колонны</w:t>
      </w:r>
      <w:r w:rsidRPr="0006450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разделяются</w:t>
      </w:r>
      <w:r>
        <w:rPr>
          <w:rFonts w:ascii="Times New Roman" w:hAnsi="Times New Roman"/>
          <w:sz w:val="28"/>
          <w:szCs w:val="28"/>
          <w:lang w:eastAsia="ko-KR"/>
        </w:rPr>
        <w:t xml:space="preserve"> на….</w:t>
      </w:r>
    </w:p>
    <w:p w:rsidR="00E230BE" w:rsidRPr="00300182" w:rsidRDefault="00E230BE" w:rsidP="00530193">
      <w:pPr>
        <w:numPr>
          <w:ilvl w:val="0"/>
          <w:numId w:val="3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насадочные, тарельчатые, роторные, каскадные</w:t>
      </w:r>
    </w:p>
    <w:p w:rsidR="00E230BE" w:rsidRPr="00300182" w:rsidRDefault="00E230BE" w:rsidP="00530193">
      <w:pPr>
        <w:numPr>
          <w:ilvl w:val="0"/>
          <w:numId w:val="3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дисковые, низкотемпературные, арматурные</w:t>
      </w:r>
    </w:p>
    <w:p w:rsidR="00E230BE" w:rsidRPr="00300182" w:rsidRDefault="00E230BE" w:rsidP="00530193">
      <w:pPr>
        <w:numPr>
          <w:ilvl w:val="0"/>
          <w:numId w:val="3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касательные, испаряющие, вакуумные</w:t>
      </w:r>
    </w:p>
    <w:p w:rsidR="00E230BE" w:rsidRPr="00300182" w:rsidRDefault="00E230BE" w:rsidP="00530193">
      <w:pPr>
        <w:numPr>
          <w:ilvl w:val="0"/>
          <w:numId w:val="3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металлические, пластмассовые, железобетонные</w:t>
      </w:r>
    </w:p>
    <w:p w:rsidR="00E230BE" w:rsidRPr="00300182" w:rsidRDefault="00E230BE" w:rsidP="00530193">
      <w:pPr>
        <w:numPr>
          <w:ilvl w:val="0"/>
          <w:numId w:val="3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искусственные, естественные, наружные, внутренние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24. </w:t>
      </w:r>
      <w:r>
        <w:rPr>
          <w:rFonts w:ascii="Times New Roman" w:hAnsi="Times New Roman"/>
          <w:sz w:val="28"/>
          <w:szCs w:val="28"/>
          <w:lang w:eastAsia="ko-KR"/>
        </w:rPr>
        <w:t>В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зависимости от</w:t>
      </w:r>
      <w:r w:rsidRPr="0006450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давления ректификационные колонны</w:t>
      </w:r>
      <w:r w:rsidRPr="0006450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делятся</w:t>
      </w:r>
      <w:r>
        <w:rPr>
          <w:rFonts w:ascii="Times New Roman" w:hAnsi="Times New Roman"/>
          <w:sz w:val="28"/>
          <w:szCs w:val="28"/>
          <w:lang w:eastAsia="ko-KR"/>
        </w:rPr>
        <w:t xml:space="preserve"> на….</w:t>
      </w:r>
    </w:p>
    <w:p w:rsidR="00E230BE" w:rsidRPr="00300182" w:rsidRDefault="00E230BE" w:rsidP="00530193">
      <w:pPr>
        <w:numPr>
          <w:ilvl w:val="0"/>
          <w:numId w:val="3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высокого давления, атмосферные, вакуумные</w:t>
      </w:r>
    </w:p>
    <w:p w:rsidR="00E230BE" w:rsidRPr="00300182" w:rsidRDefault="00E230BE" w:rsidP="00530193">
      <w:pPr>
        <w:numPr>
          <w:ilvl w:val="0"/>
          <w:numId w:val="3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низкого давление, среднего давления, эжекторные</w:t>
      </w:r>
    </w:p>
    <w:p w:rsidR="00E230BE" w:rsidRPr="00300182" w:rsidRDefault="00E230BE" w:rsidP="00530193">
      <w:pPr>
        <w:numPr>
          <w:ilvl w:val="0"/>
          <w:numId w:val="3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естественным давлением, искусственные, электрическое</w:t>
      </w:r>
    </w:p>
    <w:p w:rsidR="00E230BE" w:rsidRPr="00300182" w:rsidRDefault="00E230BE" w:rsidP="00530193">
      <w:pPr>
        <w:numPr>
          <w:ilvl w:val="0"/>
          <w:numId w:val="3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низкотемпературные, высокотемпературные</w:t>
      </w:r>
    </w:p>
    <w:p w:rsidR="00E230BE" w:rsidRPr="00300182" w:rsidRDefault="00E230BE" w:rsidP="00530193">
      <w:pPr>
        <w:numPr>
          <w:ilvl w:val="0"/>
          <w:numId w:val="3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фракционирующие, разделяющие, выделяющие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25. </w:t>
      </w:r>
      <w:r>
        <w:rPr>
          <w:rFonts w:ascii="Times New Roman" w:hAnsi="Times New Roman"/>
          <w:sz w:val="28"/>
          <w:szCs w:val="28"/>
          <w:lang w:eastAsia="ko-KR"/>
        </w:rPr>
        <w:t xml:space="preserve">Для поддержания температурного режима 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ректификационной 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 колонны</w:t>
      </w:r>
      <w:r>
        <w:rPr>
          <w:rFonts w:ascii="Times New Roman" w:hAnsi="Times New Roman"/>
          <w:sz w:val="28"/>
          <w:szCs w:val="28"/>
          <w:lang w:eastAsia="ko-KR"/>
        </w:rPr>
        <w:t xml:space="preserve"> применяются ……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виды орошения  </w:t>
      </w:r>
      <w:r>
        <w:rPr>
          <w:rFonts w:ascii="Times New Roman" w:hAnsi="Times New Roman"/>
          <w:sz w:val="28"/>
          <w:szCs w:val="28"/>
          <w:lang w:eastAsia="ko-KR"/>
        </w:rPr>
        <w:t xml:space="preserve">  </w:t>
      </w:r>
    </w:p>
    <w:p w:rsidR="00E230BE" w:rsidRPr="00300182" w:rsidRDefault="00E230BE" w:rsidP="00530193">
      <w:pPr>
        <w:numPr>
          <w:ilvl w:val="0"/>
          <w:numId w:val="3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холодное, горячее, циркуляционные</w:t>
      </w:r>
    </w:p>
    <w:p w:rsidR="00E230BE" w:rsidRPr="00300182" w:rsidRDefault="00E230BE" w:rsidP="00530193">
      <w:pPr>
        <w:numPr>
          <w:ilvl w:val="0"/>
          <w:numId w:val="3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искусственное, многократное, однократное</w:t>
      </w:r>
    </w:p>
    <w:p w:rsidR="00E230BE" w:rsidRPr="00300182" w:rsidRDefault="00E230BE" w:rsidP="00530193">
      <w:pPr>
        <w:numPr>
          <w:ilvl w:val="0"/>
          <w:numId w:val="3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верхний, нижний, средний</w:t>
      </w:r>
    </w:p>
    <w:p w:rsidR="00E230BE" w:rsidRPr="00300182" w:rsidRDefault="00E230BE" w:rsidP="00530193">
      <w:pPr>
        <w:numPr>
          <w:ilvl w:val="0"/>
          <w:numId w:val="3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низкое, высокое, температурное</w:t>
      </w:r>
    </w:p>
    <w:p w:rsidR="00E230BE" w:rsidRPr="00300182" w:rsidRDefault="00E230BE" w:rsidP="00530193">
      <w:pPr>
        <w:numPr>
          <w:ilvl w:val="0"/>
          <w:numId w:val="3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высокого давления, низкого давления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26. Назовите основные технологические параметры ректификационной 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 колонныТ-?  Р-?: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A. температура верха - 120ºС</w:t>
      </w:r>
      <w:r>
        <w:rPr>
          <w:rFonts w:ascii="Times New Roman" w:hAnsi="Times New Roman"/>
          <w:sz w:val="28"/>
          <w:szCs w:val="28"/>
          <w:lang w:eastAsia="ko-KR"/>
        </w:rPr>
        <w:t>, низа</w:t>
      </w:r>
      <w:r w:rsidRPr="00300182">
        <w:rPr>
          <w:rFonts w:ascii="Times New Roman" w:hAnsi="Times New Roman"/>
          <w:sz w:val="28"/>
          <w:szCs w:val="28"/>
          <w:lang w:eastAsia="ko-KR"/>
        </w:rPr>
        <w:t>- 340ºС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давление 0,1 – 0,2 МПа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В. температура верха - 160ºС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0F28CB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низа - 300ºС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давление 0,8 – 1,0 МПа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С. температура верха - 140ºС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0F28CB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низа - 400ºС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давление 1,0 – 4,0 МПа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D. температура верха - 150ºС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0F28CB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низа - 500ºС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давление 0,2 – 2,0 МПа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Е. температура верха - 180ºС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0F28CB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низа - 500ºС</w:t>
      </w:r>
    </w:p>
    <w:p w:rsidR="00E230BE" w:rsidRPr="00300182" w:rsidRDefault="00E230BE" w:rsidP="00064506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     давление 0,4 – 0,8 МПа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27. Назовите основные аппараты установки АВТ?</w:t>
      </w:r>
    </w:p>
    <w:p w:rsidR="00E230BE" w:rsidRPr="00300182" w:rsidRDefault="00E230BE" w:rsidP="00530193">
      <w:pPr>
        <w:numPr>
          <w:ilvl w:val="0"/>
          <w:numId w:val="3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ректификационная колонна, вакуумная колонна, отпарная колонна</w:t>
      </w:r>
    </w:p>
    <w:p w:rsidR="00E230BE" w:rsidRPr="00300182" w:rsidRDefault="00E230BE" w:rsidP="00530193">
      <w:pPr>
        <w:numPr>
          <w:ilvl w:val="0"/>
          <w:numId w:val="3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технологическая печь, теплообменник, насос</w:t>
      </w:r>
    </w:p>
    <w:p w:rsidR="00E230BE" w:rsidRPr="00300182" w:rsidRDefault="00E230BE" w:rsidP="00530193">
      <w:pPr>
        <w:numPr>
          <w:ilvl w:val="0"/>
          <w:numId w:val="3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эжектор, печь, холодильник</w:t>
      </w:r>
    </w:p>
    <w:p w:rsidR="00E230BE" w:rsidRPr="00300182" w:rsidRDefault="00E230BE" w:rsidP="00530193">
      <w:pPr>
        <w:numPr>
          <w:ilvl w:val="0"/>
          <w:numId w:val="3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стрипинг, печь, конденсатор</w:t>
      </w:r>
    </w:p>
    <w:p w:rsidR="00E230BE" w:rsidRPr="00300182" w:rsidRDefault="00E230BE" w:rsidP="00530193">
      <w:pPr>
        <w:numPr>
          <w:ilvl w:val="0"/>
          <w:numId w:val="3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отбойник, смеситель, кипятильник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28. . </w:t>
      </w:r>
      <w:r>
        <w:rPr>
          <w:rFonts w:ascii="Times New Roman" w:hAnsi="Times New Roman"/>
          <w:sz w:val="28"/>
          <w:szCs w:val="28"/>
          <w:lang w:eastAsia="ko-KR"/>
        </w:rPr>
        <w:t>С</w:t>
      </w:r>
      <w:r w:rsidRPr="00300182">
        <w:rPr>
          <w:rFonts w:ascii="Times New Roman" w:hAnsi="Times New Roman"/>
          <w:sz w:val="28"/>
          <w:szCs w:val="28"/>
          <w:lang w:eastAsia="ko-KR"/>
        </w:rPr>
        <w:t>ущность процесса АВТ?</w:t>
      </w:r>
    </w:p>
    <w:p w:rsidR="00E230BE" w:rsidRPr="00300182" w:rsidRDefault="00E230BE" w:rsidP="00530193">
      <w:pPr>
        <w:numPr>
          <w:ilvl w:val="0"/>
          <w:numId w:val="3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светлых нефтепродуктов и вакуумных дистиллятов, гудронов</w:t>
      </w:r>
    </w:p>
    <w:p w:rsidR="00E230BE" w:rsidRPr="00300182" w:rsidRDefault="00E230BE" w:rsidP="00530193">
      <w:pPr>
        <w:numPr>
          <w:ilvl w:val="0"/>
          <w:numId w:val="3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тяжелых нефтепродуктов, а также твердых остатков</w:t>
      </w:r>
    </w:p>
    <w:p w:rsidR="00E230BE" w:rsidRPr="00300182" w:rsidRDefault="00E230BE" w:rsidP="00530193">
      <w:pPr>
        <w:numPr>
          <w:ilvl w:val="0"/>
          <w:numId w:val="3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масляных  фракции и коксов готовые к применению</w:t>
      </w:r>
    </w:p>
    <w:p w:rsidR="00E230BE" w:rsidRPr="00300182" w:rsidRDefault="00E230BE" w:rsidP="00530193">
      <w:pPr>
        <w:numPr>
          <w:ilvl w:val="0"/>
          <w:numId w:val="3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получение обезвоженных и обессоленных и отбензиненных нефтей </w:t>
      </w:r>
    </w:p>
    <w:p w:rsidR="00E230BE" w:rsidRPr="00300182" w:rsidRDefault="00E230BE" w:rsidP="00530193">
      <w:pPr>
        <w:numPr>
          <w:ilvl w:val="0"/>
          <w:numId w:val="3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очищенных топливных фракции, катализаторов, гидрогенизатов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29</w:t>
      </w:r>
      <w:r>
        <w:rPr>
          <w:rFonts w:ascii="Times New Roman" w:hAnsi="Times New Roman"/>
          <w:sz w:val="28"/>
          <w:szCs w:val="28"/>
          <w:lang w:eastAsia="ko-KR"/>
        </w:rPr>
        <w:t>.</w:t>
      </w:r>
      <w:r w:rsidRPr="000F28CB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Назначение процесса электрообессоливания?</w:t>
      </w:r>
    </w:p>
    <w:p w:rsidR="00E230BE" w:rsidRPr="00300182" w:rsidRDefault="00E230BE" w:rsidP="00530193">
      <w:pPr>
        <w:numPr>
          <w:ilvl w:val="0"/>
          <w:numId w:val="3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удаление нежелательных  соединении, соли и механических примесей.   </w:t>
      </w:r>
    </w:p>
    <w:p w:rsidR="00E230BE" w:rsidRPr="00300182" w:rsidRDefault="00E230BE" w:rsidP="00530193">
      <w:pPr>
        <w:numPr>
          <w:ilvl w:val="0"/>
          <w:numId w:val="3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высооктановых добавок к топливным фракциям путем удаление нафтеновых углеводородов от состава масляных фракции</w:t>
      </w:r>
    </w:p>
    <w:p w:rsidR="00E230BE" w:rsidRPr="00300182" w:rsidRDefault="00E230BE" w:rsidP="00530193">
      <w:pPr>
        <w:numPr>
          <w:ilvl w:val="0"/>
          <w:numId w:val="3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химических чистых веществ путем удаление сернистых, азотистых соединение от состава масляных фракции</w:t>
      </w:r>
    </w:p>
    <w:p w:rsidR="00E230BE" w:rsidRPr="00300182" w:rsidRDefault="00E230BE" w:rsidP="00530193">
      <w:pPr>
        <w:numPr>
          <w:ilvl w:val="0"/>
          <w:numId w:val="3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светлых нефтепродуктов путем  очистки масляных фракции серной кислотой</w:t>
      </w:r>
    </w:p>
    <w:p w:rsidR="00E230BE" w:rsidRPr="00300182" w:rsidRDefault="00E230BE" w:rsidP="00530193">
      <w:pPr>
        <w:numPr>
          <w:ilvl w:val="0"/>
          <w:numId w:val="3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получение высоко индексных  масляных дистиллятов путем смешение нафтеновых, ароматических углеводородов с серной кислотой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30. </w:t>
      </w:r>
      <w:r>
        <w:rPr>
          <w:rFonts w:ascii="Times New Roman" w:hAnsi="Times New Roman"/>
          <w:sz w:val="28"/>
          <w:szCs w:val="28"/>
          <w:lang w:eastAsia="ko-KR"/>
        </w:rPr>
        <w:t>Назовите температуру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начал</w:t>
      </w:r>
      <w:r>
        <w:rPr>
          <w:rFonts w:ascii="Times New Roman" w:hAnsi="Times New Roman"/>
          <w:sz w:val="28"/>
          <w:szCs w:val="28"/>
          <w:lang w:eastAsia="ko-KR"/>
        </w:rPr>
        <w:t>а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и </w:t>
      </w:r>
      <w:r>
        <w:rPr>
          <w:rFonts w:ascii="Times New Roman" w:hAnsi="Times New Roman"/>
          <w:sz w:val="28"/>
          <w:szCs w:val="28"/>
          <w:lang w:eastAsia="ko-KR"/>
        </w:rPr>
        <w:t>кон</w:t>
      </w:r>
      <w:r w:rsidRPr="00300182">
        <w:rPr>
          <w:rFonts w:ascii="Times New Roman" w:hAnsi="Times New Roman"/>
          <w:sz w:val="28"/>
          <w:szCs w:val="28"/>
          <w:lang w:eastAsia="ko-KR"/>
        </w:rPr>
        <w:t>ц</w:t>
      </w:r>
      <w:r>
        <w:rPr>
          <w:rFonts w:ascii="Times New Roman" w:hAnsi="Times New Roman"/>
          <w:sz w:val="28"/>
          <w:szCs w:val="28"/>
          <w:lang w:eastAsia="ko-KR"/>
        </w:rPr>
        <w:t>а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кипения бензина установки АВТ?</w:t>
      </w:r>
    </w:p>
    <w:p w:rsidR="00E230BE" w:rsidRPr="00300182" w:rsidRDefault="00E230BE" w:rsidP="00530193">
      <w:pPr>
        <w:numPr>
          <w:ilvl w:val="0"/>
          <w:numId w:val="3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85ºС-180ºС</w:t>
      </w:r>
    </w:p>
    <w:p w:rsidR="00E230BE" w:rsidRPr="00300182" w:rsidRDefault="00E230BE" w:rsidP="00530193">
      <w:pPr>
        <w:numPr>
          <w:ilvl w:val="0"/>
          <w:numId w:val="3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62ºС-180ºС</w:t>
      </w:r>
    </w:p>
    <w:p w:rsidR="00E230BE" w:rsidRPr="00300182" w:rsidRDefault="00E230BE" w:rsidP="00530193">
      <w:pPr>
        <w:numPr>
          <w:ilvl w:val="0"/>
          <w:numId w:val="3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н.к.-200ºС</w:t>
      </w:r>
    </w:p>
    <w:p w:rsidR="00E230BE" w:rsidRPr="00300182" w:rsidRDefault="00E230BE" w:rsidP="00530193">
      <w:pPr>
        <w:numPr>
          <w:ilvl w:val="0"/>
          <w:numId w:val="3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н.к.-195ºС</w:t>
      </w:r>
    </w:p>
    <w:p w:rsidR="00E230BE" w:rsidRPr="00300182" w:rsidRDefault="00E230BE" w:rsidP="00530193">
      <w:pPr>
        <w:numPr>
          <w:ilvl w:val="0"/>
          <w:numId w:val="3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45ºС-165ºС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31. </w:t>
      </w:r>
      <w:r>
        <w:rPr>
          <w:rFonts w:ascii="Times New Roman" w:hAnsi="Times New Roman"/>
          <w:sz w:val="28"/>
          <w:szCs w:val="28"/>
          <w:lang w:eastAsia="ko-KR"/>
        </w:rPr>
        <w:t>Температура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начал</w:t>
      </w:r>
      <w:r>
        <w:rPr>
          <w:rFonts w:ascii="Times New Roman" w:hAnsi="Times New Roman"/>
          <w:sz w:val="28"/>
          <w:szCs w:val="28"/>
          <w:lang w:eastAsia="ko-KR"/>
        </w:rPr>
        <w:t>а и кон</w:t>
      </w:r>
      <w:r w:rsidRPr="00300182">
        <w:rPr>
          <w:rFonts w:ascii="Times New Roman" w:hAnsi="Times New Roman"/>
          <w:sz w:val="28"/>
          <w:szCs w:val="28"/>
          <w:lang w:eastAsia="ko-KR"/>
        </w:rPr>
        <w:t>ц</w:t>
      </w:r>
      <w:r>
        <w:rPr>
          <w:rFonts w:ascii="Times New Roman" w:hAnsi="Times New Roman"/>
          <w:sz w:val="28"/>
          <w:szCs w:val="28"/>
          <w:lang w:eastAsia="ko-KR"/>
        </w:rPr>
        <w:t>а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кипения легкого газойля установк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eastAsia="ko-KR"/>
        </w:rPr>
        <w:t>АВТ?</w:t>
      </w:r>
    </w:p>
    <w:p w:rsidR="00E230BE" w:rsidRPr="00300182" w:rsidRDefault="00E230BE" w:rsidP="00530193">
      <w:pPr>
        <w:numPr>
          <w:ilvl w:val="0"/>
          <w:numId w:val="3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180-230ºС</w:t>
      </w:r>
    </w:p>
    <w:p w:rsidR="00E230BE" w:rsidRPr="00300182" w:rsidRDefault="00E230BE" w:rsidP="00530193">
      <w:pPr>
        <w:numPr>
          <w:ilvl w:val="0"/>
          <w:numId w:val="3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195-270ºС</w:t>
      </w:r>
    </w:p>
    <w:p w:rsidR="00E230BE" w:rsidRPr="00300182" w:rsidRDefault="00E230BE" w:rsidP="00530193">
      <w:pPr>
        <w:numPr>
          <w:ilvl w:val="0"/>
          <w:numId w:val="3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160-240ºС</w:t>
      </w:r>
    </w:p>
    <w:p w:rsidR="00E230BE" w:rsidRPr="00300182" w:rsidRDefault="00E230BE" w:rsidP="00530193">
      <w:pPr>
        <w:numPr>
          <w:ilvl w:val="0"/>
          <w:numId w:val="3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100-230ºС</w:t>
      </w:r>
    </w:p>
    <w:p w:rsidR="00E230BE" w:rsidRPr="000F28CB" w:rsidRDefault="00E230BE" w:rsidP="00530193">
      <w:pPr>
        <w:pStyle w:val="ListParagraph"/>
        <w:numPr>
          <w:ilvl w:val="0"/>
          <w:numId w:val="3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0F28CB">
        <w:rPr>
          <w:rFonts w:ascii="Times New Roman" w:hAnsi="Times New Roman"/>
          <w:sz w:val="28"/>
          <w:szCs w:val="28"/>
          <w:lang w:eastAsia="ko-KR"/>
        </w:rPr>
        <w:t>180-270ºС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0F28CB">
        <w:rPr>
          <w:rFonts w:ascii="Times New Roman" w:hAnsi="Times New Roman"/>
          <w:sz w:val="28"/>
          <w:szCs w:val="28"/>
          <w:lang w:eastAsia="ko-KR"/>
        </w:rPr>
        <w:t xml:space="preserve">32. </w:t>
      </w:r>
      <w:r w:rsidRPr="00300182">
        <w:rPr>
          <w:rFonts w:ascii="Times New Roman" w:hAnsi="Times New Roman"/>
          <w:sz w:val="28"/>
          <w:szCs w:val="28"/>
          <w:lang w:eastAsia="ko-KR"/>
        </w:rPr>
        <w:t>Укажите начало и конец кипения тяжелого газойля установки АВТ?</w:t>
      </w:r>
    </w:p>
    <w:p w:rsidR="00E230BE" w:rsidRPr="00300182" w:rsidRDefault="00E230BE" w:rsidP="00530193">
      <w:pPr>
        <w:numPr>
          <w:ilvl w:val="0"/>
          <w:numId w:val="3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230-350ºС</w:t>
      </w:r>
    </w:p>
    <w:p w:rsidR="00E230BE" w:rsidRPr="00300182" w:rsidRDefault="00E230BE" w:rsidP="00530193">
      <w:pPr>
        <w:numPr>
          <w:ilvl w:val="0"/>
          <w:numId w:val="3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270-420ºС</w:t>
      </w:r>
    </w:p>
    <w:p w:rsidR="00E230BE" w:rsidRPr="00300182" w:rsidRDefault="00E230BE" w:rsidP="00530193">
      <w:pPr>
        <w:numPr>
          <w:ilvl w:val="0"/>
          <w:numId w:val="3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240-340ºС</w:t>
      </w:r>
    </w:p>
    <w:p w:rsidR="00E230BE" w:rsidRPr="00300182" w:rsidRDefault="00E230BE" w:rsidP="00530193">
      <w:pPr>
        <w:numPr>
          <w:ilvl w:val="0"/>
          <w:numId w:val="3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200-420ºС</w:t>
      </w:r>
    </w:p>
    <w:p w:rsidR="00E230BE" w:rsidRPr="00300182" w:rsidRDefault="00E230BE" w:rsidP="00530193">
      <w:pPr>
        <w:numPr>
          <w:ilvl w:val="0"/>
          <w:numId w:val="3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250-350ºС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33. Укажите варианты переработки нефти?</w:t>
      </w:r>
    </w:p>
    <w:p w:rsidR="00E230BE" w:rsidRPr="00300182" w:rsidRDefault="00E230BE" w:rsidP="00530193">
      <w:pPr>
        <w:numPr>
          <w:ilvl w:val="0"/>
          <w:numId w:val="4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топливный, топливно-масляный, нефтехимический</w:t>
      </w:r>
    </w:p>
    <w:p w:rsidR="00E230BE" w:rsidRPr="00300182" w:rsidRDefault="00E230BE" w:rsidP="00530193">
      <w:pPr>
        <w:numPr>
          <w:ilvl w:val="0"/>
          <w:numId w:val="4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глубокий, неглубокий, химический</w:t>
      </w:r>
    </w:p>
    <w:p w:rsidR="00E230BE" w:rsidRPr="00300182" w:rsidRDefault="00E230BE" w:rsidP="00530193">
      <w:pPr>
        <w:numPr>
          <w:ilvl w:val="0"/>
          <w:numId w:val="4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каталитический, термический, гидрогенизационный</w:t>
      </w:r>
    </w:p>
    <w:p w:rsidR="00E230BE" w:rsidRPr="00300182" w:rsidRDefault="00E230BE" w:rsidP="00530193">
      <w:pPr>
        <w:numPr>
          <w:ilvl w:val="0"/>
          <w:numId w:val="4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первичный, вторичный, промежуточный</w:t>
      </w:r>
    </w:p>
    <w:p w:rsidR="00E230BE" w:rsidRPr="00300182" w:rsidRDefault="00E230BE" w:rsidP="00530193">
      <w:pPr>
        <w:numPr>
          <w:ilvl w:val="0"/>
          <w:numId w:val="4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комплексный, масляный, физико-химический</w:t>
      </w:r>
    </w:p>
    <w:p w:rsidR="00E230BE" w:rsidRPr="00300182" w:rsidRDefault="00E230BE" w:rsidP="000F28CB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34. Назовите сырье</w:t>
      </w:r>
      <w:r w:rsidRPr="000F28CB">
        <w:rPr>
          <w:rFonts w:ascii="Times New Roman" w:hAnsi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/>
          <w:sz w:val="28"/>
          <w:szCs w:val="28"/>
          <w:lang w:eastAsia="ko-KR"/>
        </w:rPr>
        <w:t>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>
        <w:rPr>
          <w:rFonts w:ascii="Times New Roman" w:hAnsi="Times New Roman"/>
          <w:sz w:val="28"/>
          <w:szCs w:val="28"/>
          <w:lang w:eastAsia="ko-KR"/>
        </w:rPr>
        <w:t>)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и  продукты </w:t>
      </w:r>
      <w:r>
        <w:rPr>
          <w:rFonts w:ascii="Times New Roman" w:hAnsi="Times New Roman"/>
          <w:sz w:val="28"/>
          <w:szCs w:val="28"/>
          <w:lang w:eastAsia="ko-KR"/>
        </w:rPr>
        <w:t>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>
        <w:rPr>
          <w:rFonts w:ascii="Times New Roman" w:hAnsi="Times New Roman"/>
          <w:sz w:val="28"/>
          <w:szCs w:val="28"/>
          <w:lang w:eastAsia="ko-KR"/>
        </w:rPr>
        <w:t>)</w:t>
      </w:r>
      <w:r w:rsidRPr="00300182">
        <w:rPr>
          <w:rFonts w:ascii="Times New Roman" w:hAnsi="Times New Roman"/>
          <w:sz w:val="28"/>
          <w:szCs w:val="28"/>
          <w:lang w:eastAsia="ko-KR"/>
        </w:rPr>
        <w:t>сложной ректификационной колонны?</w:t>
      </w:r>
    </w:p>
    <w:p w:rsidR="00E230BE" w:rsidRPr="00300182" w:rsidRDefault="00E230BE" w:rsidP="00530193">
      <w:pPr>
        <w:numPr>
          <w:ilvl w:val="0"/>
          <w:numId w:val="4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-нефть;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>-бензин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керосин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300182">
        <w:rPr>
          <w:rFonts w:ascii="Times New Roman" w:hAnsi="Times New Roman"/>
          <w:sz w:val="28"/>
          <w:szCs w:val="28"/>
          <w:lang w:eastAsia="ko-KR"/>
        </w:rPr>
        <w:t>дизтопливо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300182">
        <w:rPr>
          <w:rFonts w:ascii="Times New Roman" w:hAnsi="Times New Roman"/>
          <w:sz w:val="28"/>
          <w:szCs w:val="28"/>
          <w:lang w:eastAsia="ko-KR"/>
        </w:rPr>
        <w:t>мазут</w:t>
      </w:r>
    </w:p>
    <w:p w:rsidR="00E230BE" w:rsidRPr="00300182" w:rsidRDefault="00E230BE" w:rsidP="00530193">
      <w:pPr>
        <w:numPr>
          <w:ilvl w:val="0"/>
          <w:numId w:val="4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-мазут;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>-бензин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дизтопливо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керосин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масла</w:t>
      </w:r>
    </w:p>
    <w:p w:rsidR="00E230BE" w:rsidRPr="00300182" w:rsidRDefault="00E230BE" w:rsidP="00530193">
      <w:pPr>
        <w:numPr>
          <w:ilvl w:val="0"/>
          <w:numId w:val="4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-мазут;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>-фр."А"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300182">
        <w:rPr>
          <w:rFonts w:ascii="Times New Roman" w:hAnsi="Times New Roman"/>
          <w:sz w:val="28"/>
          <w:szCs w:val="28"/>
          <w:lang w:eastAsia="ko-KR"/>
        </w:rPr>
        <w:t>керосин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дизтопливо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остаточное масла</w:t>
      </w:r>
    </w:p>
    <w:p w:rsidR="00E230BE" w:rsidRPr="00300182" w:rsidRDefault="00E230BE" w:rsidP="00530193">
      <w:pPr>
        <w:numPr>
          <w:ilvl w:val="0"/>
          <w:numId w:val="4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-сырая нефть;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>
        <w:rPr>
          <w:rFonts w:ascii="Times New Roman" w:hAnsi="Times New Roman"/>
          <w:sz w:val="28"/>
          <w:szCs w:val="28"/>
          <w:lang w:eastAsia="ko-KR"/>
        </w:rPr>
        <w:t xml:space="preserve">-газойль, </w:t>
      </w:r>
      <w:r w:rsidRPr="00300182">
        <w:rPr>
          <w:rFonts w:ascii="Times New Roman" w:hAnsi="Times New Roman"/>
          <w:sz w:val="28"/>
          <w:szCs w:val="28"/>
          <w:lang w:eastAsia="ko-KR"/>
        </w:rPr>
        <w:t>керосин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дизтопливо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остаточное масла</w:t>
      </w:r>
    </w:p>
    <w:p w:rsidR="00E230BE" w:rsidRPr="00300182" w:rsidRDefault="00E230BE" w:rsidP="00530193">
      <w:pPr>
        <w:numPr>
          <w:ilvl w:val="0"/>
          <w:numId w:val="4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-масла;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>
        <w:rPr>
          <w:rFonts w:ascii="Times New Roman" w:hAnsi="Times New Roman"/>
          <w:sz w:val="28"/>
          <w:szCs w:val="28"/>
          <w:lang w:eastAsia="ko-KR"/>
        </w:rPr>
        <w:t xml:space="preserve">-бензин, </w:t>
      </w:r>
      <w:r w:rsidRPr="00300182">
        <w:rPr>
          <w:rFonts w:ascii="Times New Roman" w:hAnsi="Times New Roman"/>
          <w:sz w:val="28"/>
          <w:szCs w:val="28"/>
          <w:lang w:eastAsia="ko-KR"/>
        </w:rPr>
        <w:t>газойль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дистиллят</w:t>
      </w:r>
      <w:r>
        <w:rPr>
          <w:rFonts w:ascii="Times New Roman" w:hAnsi="Times New Roman"/>
          <w:sz w:val="28"/>
          <w:szCs w:val="28"/>
          <w:lang w:eastAsia="ko-KR"/>
        </w:rPr>
        <w:t xml:space="preserve">, </w:t>
      </w:r>
      <w:r w:rsidRPr="00300182">
        <w:rPr>
          <w:rFonts w:ascii="Times New Roman" w:hAnsi="Times New Roman"/>
          <w:sz w:val="28"/>
          <w:szCs w:val="28"/>
          <w:lang w:eastAsia="ko-KR"/>
        </w:rPr>
        <w:t>мазут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35. Какие продукты получают из вакуумной колонны?</w:t>
      </w:r>
    </w:p>
    <w:p w:rsidR="00E230BE" w:rsidRPr="00300182" w:rsidRDefault="00E230BE" w:rsidP="00530193">
      <w:pPr>
        <w:numPr>
          <w:ilvl w:val="0"/>
          <w:numId w:val="4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-сырье;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-фр.до 350ºС;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-фр.350-520º;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IV</w:t>
      </w:r>
      <w:r w:rsidRPr="00300182">
        <w:rPr>
          <w:rFonts w:ascii="Times New Roman" w:hAnsi="Times New Roman"/>
          <w:sz w:val="28"/>
          <w:szCs w:val="28"/>
          <w:lang w:eastAsia="ko-KR"/>
        </w:rPr>
        <w:t>-гудрон</w:t>
      </w:r>
    </w:p>
    <w:p w:rsidR="00E230BE" w:rsidRPr="00300182" w:rsidRDefault="00E230BE" w:rsidP="00530193">
      <w:pPr>
        <w:numPr>
          <w:ilvl w:val="0"/>
          <w:numId w:val="4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-сырье;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-вакуумный газойль;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-полугудрон;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IV</w:t>
      </w:r>
      <w:r w:rsidRPr="00300182">
        <w:rPr>
          <w:rFonts w:ascii="Times New Roman" w:hAnsi="Times New Roman"/>
          <w:sz w:val="28"/>
          <w:szCs w:val="28"/>
          <w:lang w:eastAsia="ko-KR"/>
        </w:rPr>
        <w:t>-мазут</w:t>
      </w:r>
    </w:p>
    <w:p w:rsidR="00E230BE" w:rsidRPr="00300182" w:rsidRDefault="00E230BE" w:rsidP="00530193">
      <w:pPr>
        <w:numPr>
          <w:ilvl w:val="0"/>
          <w:numId w:val="4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-мазут;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-фр.&lt; 350ºС;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-дизтопливо;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IV</w:t>
      </w:r>
      <w:r w:rsidRPr="00300182">
        <w:rPr>
          <w:rFonts w:ascii="Times New Roman" w:hAnsi="Times New Roman"/>
          <w:sz w:val="28"/>
          <w:szCs w:val="28"/>
          <w:lang w:eastAsia="ko-KR"/>
        </w:rPr>
        <w:t>-гудрон</w:t>
      </w:r>
    </w:p>
    <w:p w:rsidR="00E230BE" w:rsidRPr="00300182" w:rsidRDefault="00E230BE" w:rsidP="00530193">
      <w:pPr>
        <w:numPr>
          <w:ilvl w:val="0"/>
          <w:numId w:val="4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-гудрон;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-дизтопливо;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-мазут;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IV</w:t>
      </w:r>
      <w:r w:rsidRPr="00300182">
        <w:rPr>
          <w:rFonts w:ascii="Times New Roman" w:hAnsi="Times New Roman"/>
          <w:sz w:val="28"/>
          <w:szCs w:val="28"/>
          <w:lang w:eastAsia="ko-KR"/>
        </w:rPr>
        <w:t>-масла</w:t>
      </w:r>
    </w:p>
    <w:p w:rsidR="00E230BE" w:rsidRPr="00300182" w:rsidRDefault="00E230BE" w:rsidP="00530193">
      <w:pPr>
        <w:numPr>
          <w:ilvl w:val="0"/>
          <w:numId w:val="4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-мазут;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-керосин;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III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-дизтопливо;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IV</w:t>
      </w:r>
      <w:r w:rsidRPr="00300182">
        <w:rPr>
          <w:rFonts w:ascii="Times New Roman" w:hAnsi="Times New Roman"/>
          <w:sz w:val="28"/>
          <w:szCs w:val="28"/>
          <w:lang w:eastAsia="ko-KR"/>
        </w:rPr>
        <w:t>-масла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36. Напишите формулу для определение энтальпия нефтепродуктов в жидкой фазе и паровой фазе?</w:t>
      </w:r>
    </w:p>
    <w:p w:rsidR="00E230BE" w:rsidRPr="00300182" w:rsidRDefault="00E230BE" w:rsidP="00530193">
      <w:pPr>
        <w:numPr>
          <w:ilvl w:val="0"/>
          <w:numId w:val="10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1) q</w:t>
      </w:r>
      <w:r w:rsidRPr="00300182">
        <w:rPr>
          <w:rFonts w:ascii="Times New Roman" w:hAnsi="Times New Roman"/>
          <w:position w:val="-10"/>
          <w:sz w:val="28"/>
          <w:szCs w:val="28"/>
          <w:lang w:eastAsia="ko-KR"/>
        </w:rPr>
        <w:object w:dxaOrig="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8pt" o:ole="" fillcolor="window">
            <v:imagedata r:id="rId7" o:title=""/>
          </v:shape>
          <o:OLEObject Type="Embed" ProgID="Equation.3" ShapeID="_x0000_i1025" DrawAspect="Content" ObjectID="_1427198002" r:id="rId8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=</w:t>
      </w:r>
      <w:r w:rsidRPr="00300182">
        <w:rPr>
          <w:rFonts w:ascii="Times New Roman" w:hAnsi="Times New Roman"/>
          <w:position w:val="-38"/>
          <w:sz w:val="28"/>
          <w:szCs w:val="28"/>
          <w:lang w:eastAsia="ko-KR"/>
        </w:rPr>
        <w:object w:dxaOrig="820" w:dyaOrig="760">
          <v:shape id="_x0000_i1026" type="#_x0000_t75" style="width:41.25pt;height:38.25pt" o:ole="" fillcolor="window">
            <v:imagedata r:id="rId9" o:title=""/>
          </v:shape>
          <o:OLEObject Type="Embed" ProgID="Equation.3" ShapeID="_x0000_i1026" DrawAspect="Content" ObjectID="_1427198003" r:id="rId10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>; 2). q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=a(4-d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)-308</w:t>
      </w:r>
      <w:r w:rsidRPr="00300182">
        <w:rPr>
          <w:rFonts w:ascii="Times New Roman" w:hAnsi="Times New Roman"/>
          <w:sz w:val="28"/>
          <w:szCs w:val="28"/>
          <w:lang w:eastAsia="ko-KR"/>
        </w:rPr>
        <w:t>,99</w:t>
      </w:r>
    </w:p>
    <w:p w:rsidR="00E230BE" w:rsidRPr="00300182" w:rsidRDefault="00E230BE" w:rsidP="00530193">
      <w:pPr>
        <w:numPr>
          <w:ilvl w:val="0"/>
          <w:numId w:val="10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1)  q</w:t>
      </w:r>
      <w:r w:rsidRPr="00300182">
        <w:rPr>
          <w:rFonts w:ascii="Times New Roman" w:hAnsi="Times New Roman"/>
          <w:position w:val="-10"/>
          <w:sz w:val="28"/>
          <w:szCs w:val="28"/>
          <w:lang w:eastAsia="ko-KR"/>
        </w:rPr>
        <w:object w:dxaOrig="220" w:dyaOrig="360">
          <v:shape id="_x0000_i1027" type="#_x0000_t75" style="width:11.25pt;height:18pt" o:ole="" fillcolor="window">
            <v:imagedata r:id="rId7" o:title=""/>
          </v:shape>
          <o:OLEObject Type="Embed" ProgID="Equation.3" ShapeID="_x0000_i1027" DrawAspect="Content" ObjectID="_1427198004" r:id="rId11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=</w:t>
      </w:r>
      <w:r w:rsidRPr="00300182">
        <w:rPr>
          <w:rFonts w:ascii="Times New Roman" w:hAnsi="Times New Roman"/>
          <w:position w:val="-14"/>
          <w:sz w:val="28"/>
          <w:szCs w:val="28"/>
          <w:lang w:eastAsia="ko-KR"/>
        </w:rPr>
        <w:object w:dxaOrig="680" w:dyaOrig="460">
          <v:shape id="_x0000_i1028" type="#_x0000_t75" style="width:33.75pt;height:23.25pt" o:ole="" fillcolor="window">
            <v:imagedata r:id="rId12" o:title=""/>
          </v:shape>
          <o:OLEObject Type="Embed" ProgID="Equation.3" ShapeID="_x0000_i1028" DrawAspect="Content" ObjectID="_1427198005" r:id="rId13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>;  2). q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=в(а·d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)-308</w:t>
      </w:r>
      <w:r w:rsidRPr="00300182">
        <w:rPr>
          <w:rFonts w:ascii="Times New Roman" w:hAnsi="Times New Roman"/>
          <w:sz w:val="28"/>
          <w:szCs w:val="28"/>
          <w:lang w:eastAsia="ko-KR"/>
        </w:rPr>
        <w:t>,99</w:t>
      </w:r>
    </w:p>
    <w:p w:rsidR="00E230BE" w:rsidRPr="00300182" w:rsidRDefault="00E230BE" w:rsidP="00530193">
      <w:pPr>
        <w:numPr>
          <w:ilvl w:val="0"/>
          <w:numId w:val="10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1)  q</w:t>
      </w:r>
      <w:r w:rsidRPr="00300182">
        <w:rPr>
          <w:rFonts w:ascii="Times New Roman" w:hAnsi="Times New Roman"/>
          <w:position w:val="-10"/>
          <w:sz w:val="28"/>
          <w:szCs w:val="28"/>
          <w:lang w:eastAsia="ko-KR"/>
        </w:rPr>
        <w:object w:dxaOrig="220" w:dyaOrig="360">
          <v:shape id="_x0000_i1029" type="#_x0000_t75" style="width:11.25pt;height:18pt" o:ole="" fillcolor="window">
            <v:imagedata r:id="rId7" o:title=""/>
          </v:shape>
          <o:OLEObject Type="Embed" ProgID="Equation.3" ShapeID="_x0000_i1029" DrawAspect="Content" ObjectID="_1427198006" r:id="rId14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>=Р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Р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кр</w:t>
      </w:r>
      <w:r w:rsidRPr="00300182">
        <w:rPr>
          <w:rFonts w:ascii="Times New Roman" w:hAnsi="Times New Roman"/>
          <w:sz w:val="28"/>
          <w:szCs w:val="28"/>
          <w:lang w:eastAsia="ko-KR"/>
        </w:rPr>
        <w:t>;   2). q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= a(12-d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)-в</w:t>
      </w:r>
    </w:p>
    <w:p w:rsidR="00E230BE" w:rsidRPr="00300182" w:rsidRDefault="00E230BE" w:rsidP="00530193">
      <w:pPr>
        <w:numPr>
          <w:ilvl w:val="0"/>
          <w:numId w:val="10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1)  q</w:t>
      </w:r>
      <w:r w:rsidRPr="00300182">
        <w:rPr>
          <w:rFonts w:ascii="Times New Roman" w:hAnsi="Times New Roman"/>
          <w:position w:val="-10"/>
          <w:sz w:val="28"/>
          <w:szCs w:val="28"/>
          <w:lang w:eastAsia="ko-KR"/>
        </w:rPr>
        <w:object w:dxaOrig="220" w:dyaOrig="360">
          <v:shape id="_x0000_i1030" type="#_x0000_t75" style="width:11.25pt;height:18pt" o:ole="" fillcolor="window">
            <v:imagedata r:id="rId7" o:title=""/>
          </v:shape>
          <o:OLEObject Type="Embed" ProgID="Equation.3" ShapeID="_x0000_i1030" DrawAspect="Content" ObjectID="_1427198007" r:id="rId15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>=Т/Т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кр</w:t>
      </w:r>
      <w:r w:rsidRPr="00300182">
        <w:rPr>
          <w:rFonts w:ascii="Times New Roman" w:hAnsi="Times New Roman"/>
          <w:sz w:val="28"/>
          <w:szCs w:val="28"/>
          <w:lang w:eastAsia="ko-KR"/>
        </w:rPr>
        <w:t>;   2). q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=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lang w:eastAsia="ko-KR"/>
        </w:rPr>
        <w:t>/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</w:p>
    <w:p w:rsidR="00E230BE" w:rsidRPr="00300182" w:rsidRDefault="00E230BE" w:rsidP="00530193">
      <w:pPr>
        <w:numPr>
          <w:ilvl w:val="0"/>
          <w:numId w:val="10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1)  q</w:t>
      </w:r>
      <w:r w:rsidRPr="00300182">
        <w:rPr>
          <w:rFonts w:ascii="Times New Roman" w:hAnsi="Times New Roman"/>
          <w:position w:val="-10"/>
          <w:sz w:val="28"/>
          <w:szCs w:val="28"/>
          <w:lang w:eastAsia="ko-KR"/>
        </w:rPr>
        <w:object w:dxaOrig="220" w:dyaOrig="360">
          <v:shape id="_x0000_i1031" type="#_x0000_t75" style="width:11.25pt;height:18pt" o:ole="" fillcolor="window">
            <v:imagedata r:id="rId7" o:title=""/>
          </v:shape>
          <o:OLEObject Type="Embed" ProgID="Equation.3" ShapeID="_x0000_i1031" DrawAspect="Content" ObjectID="_1427198008" r:id="rId16"/>
        </w:object>
      </w:r>
      <w:r w:rsidRPr="00300182">
        <w:rPr>
          <w:rFonts w:ascii="Times New Roman" w:hAnsi="Times New Roman"/>
          <w:sz w:val="28"/>
          <w:szCs w:val="28"/>
          <w:lang w:eastAsia="ko-KR"/>
        </w:rPr>
        <w:t>=8Т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lang w:eastAsia="ko-KR"/>
        </w:rPr>
        <w:t>/М; 2). q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lang w:eastAsia="ko-KR"/>
        </w:rPr>
        <w:t>=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lang w:eastAsia="ko-KR"/>
        </w:rPr>
        <w:t>-(4-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)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37. Как расчитывается относительная плотность узких фракции (10-20 градусных)?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A. 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4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=</w:t>
      </w:r>
      <w:r w:rsidRPr="00300182">
        <w:rPr>
          <w:rFonts w:ascii="Times New Roman" w:hAnsi="Times New Roman"/>
          <w:sz w:val="28"/>
          <w:szCs w:val="28"/>
          <w:lang w:eastAsia="ko-KR"/>
        </w:rPr>
        <w:t>β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(t</w:t>
      </w:r>
      <w:r w:rsidRPr="00300182">
        <w:rPr>
          <w:rFonts w:ascii="Times New Roman" w:hAnsi="Times New Roman"/>
          <w:sz w:val="28"/>
          <w:szCs w:val="28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./100)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n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. 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4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= 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4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-a(t-20)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С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. 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4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= d</w:t>
      </w:r>
      <w:r w:rsidRPr="00300182">
        <w:rPr>
          <w:rFonts w:ascii="Times New Roman" w:hAnsi="Times New Roman"/>
          <w:sz w:val="28"/>
          <w:szCs w:val="28"/>
          <w:vertAlign w:val="super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15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-5a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D. d=m/m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Е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. d=m/28,9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38.</w:t>
      </w:r>
      <w:r>
        <w:rPr>
          <w:rFonts w:ascii="Times New Roman" w:hAnsi="Times New Roman"/>
          <w:sz w:val="28"/>
          <w:szCs w:val="28"/>
          <w:lang w:eastAsia="ko-KR"/>
        </w:rPr>
        <w:t xml:space="preserve"> Укажите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формулу расчета плотности нефтепродукта от одной температуры к другой, (формулу Менделеева) в интервале температуры от (0 до 150º)?</w:t>
      </w:r>
    </w:p>
    <w:p w:rsidR="00E230BE" w:rsidRPr="00300182" w:rsidRDefault="00E230BE" w:rsidP="00530193">
      <w:pPr>
        <w:numPr>
          <w:ilvl w:val="0"/>
          <w:numId w:val="4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=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-a(t-20)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В.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=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lang w:eastAsia="ko-KR"/>
        </w:rPr>
        <w:t>-5a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С.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=β(tср.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100)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n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D. d=М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28,9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Е. d=m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39. Найдите относительную плотность газа?</w:t>
      </w:r>
    </w:p>
    <w:p w:rsidR="00E230BE" w:rsidRPr="00300182" w:rsidRDefault="00E230BE" w:rsidP="00530193">
      <w:pPr>
        <w:numPr>
          <w:ilvl w:val="0"/>
          <w:numId w:val="4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d=m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</w:p>
    <w:p w:rsidR="00E230BE" w:rsidRPr="00300182" w:rsidRDefault="00E230BE" w:rsidP="00530193">
      <w:pPr>
        <w:numPr>
          <w:ilvl w:val="0"/>
          <w:numId w:val="4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=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-a(t-20)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С.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=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lang w:eastAsia="ko-KR"/>
        </w:rPr>
        <w:t>-5a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D.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20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=β(tср.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100)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n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Е. d=М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/</w:t>
      </w:r>
      <w:r w:rsidRPr="00300182">
        <w:rPr>
          <w:rFonts w:ascii="Times New Roman" w:hAnsi="Times New Roman"/>
          <w:sz w:val="28"/>
          <w:szCs w:val="28"/>
          <w:lang w:eastAsia="ko-KR"/>
        </w:rPr>
        <w:t>28,9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40. Определите молекулярную массу нефтепродукта по формуле Крэга?</w:t>
      </w:r>
    </w:p>
    <w:p w:rsidR="00E230BE" w:rsidRPr="00300182" w:rsidRDefault="00E230BE" w:rsidP="00530193">
      <w:pPr>
        <w:numPr>
          <w:ilvl w:val="0"/>
          <w:numId w:val="4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44, 29d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 xml:space="preserve">15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/ </w:t>
      </w:r>
      <w:r w:rsidRPr="00300182">
        <w:rPr>
          <w:rFonts w:ascii="Times New Roman" w:hAnsi="Times New Roman"/>
          <w:sz w:val="28"/>
          <w:szCs w:val="28"/>
          <w:lang w:eastAsia="ko-KR"/>
        </w:rPr>
        <w:t>1,03-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</w:p>
    <w:p w:rsidR="00E230BE" w:rsidRPr="00300182" w:rsidRDefault="00E230BE" w:rsidP="00530193">
      <w:pPr>
        <w:numPr>
          <w:ilvl w:val="0"/>
          <w:numId w:val="4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lang w:eastAsia="ko-KR"/>
        </w:rPr>
        <w:t>=m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+m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2</w:t>
      </w:r>
      <w:r w:rsidRPr="00300182">
        <w:rPr>
          <w:rFonts w:ascii="Times New Roman" w:hAnsi="Times New Roman"/>
          <w:sz w:val="28"/>
          <w:szCs w:val="28"/>
          <w:lang w:eastAsia="ko-KR"/>
        </w:rPr>
        <w:t>+…+m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 xml:space="preserve">n </w:t>
      </w:r>
      <w:r w:rsidRPr="00300182">
        <w:rPr>
          <w:rFonts w:ascii="Times New Roman" w:hAnsi="Times New Roman"/>
          <w:sz w:val="28"/>
          <w:szCs w:val="28"/>
          <w:lang w:eastAsia="ko-KR"/>
        </w:rPr>
        <w:t>/ 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/М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</w:t>
      </w:r>
      <w:r w:rsidRPr="00300182">
        <w:rPr>
          <w:rFonts w:ascii="Times New Roman" w:hAnsi="Times New Roman"/>
          <w:sz w:val="28"/>
          <w:szCs w:val="28"/>
          <w:lang w:eastAsia="ko-KR"/>
        </w:rPr>
        <w:t>+ 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2</w:t>
      </w:r>
      <w:r w:rsidRPr="00300182">
        <w:rPr>
          <w:rFonts w:ascii="Times New Roman" w:hAnsi="Times New Roman"/>
          <w:sz w:val="28"/>
          <w:szCs w:val="28"/>
          <w:lang w:eastAsia="ko-KR"/>
        </w:rPr>
        <w:t>/М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2</w:t>
      </w:r>
      <w:r w:rsidRPr="00300182">
        <w:rPr>
          <w:rFonts w:ascii="Times New Roman" w:hAnsi="Times New Roman"/>
          <w:sz w:val="28"/>
          <w:szCs w:val="28"/>
          <w:lang w:eastAsia="ko-KR"/>
        </w:rPr>
        <w:t>+…+ m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n</w:t>
      </w:r>
      <w:r w:rsidRPr="00300182">
        <w:rPr>
          <w:rFonts w:ascii="Times New Roman" w:hAnsi="Times New Roman"/>
          <w:sz w:val="28"/>
          <w:szCs w:val="28"/>
          <w:lang w:eastAsia="ko-KR"/>
        </w:rPr>
        <w:t>/М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n</w:t>
      </w:r>
    </w:p>
    <w:p w:rsidR="00E230BE" w:rsidRPr="00300182" w:rsidRDefault="00E230BE" w:rsidP="00530193">
      <w:pPr>
        <w:numPr>
          <w:ilvl w:val="0"/>
          <w:numId w:val="4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lang w:eastAsia="ko-KR"/>
        </w:rPr>
        <w:t>=    х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i</w:t>
      </w:r>
      <w:r w:rsidRPr="00300182">
        <w:rPr>
          <w:rFonts w:ascii="Times New Roman" w:hAnsi="Times New Roman"/>
          <w:sz w:val="28"/>
          <w:szCs w:val="28"/>
          <w:lang w:eastAsia="ko-KR"/>
        </w:rPr>
        <w:t>М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i</w:t>
      </w:r>
    </w:p>
    <w:p w:rsidR="00E230BE" w:rsidRPr="00300182" w:rsidRDefault="00E230BE" w:rsidP="00530193">
      <w:pPr>
        <w:numPr>
          <w:ilvl w:val="0"/>
          <w:numId w:val="4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М=44, 49d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 xml:space="preserve">15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/ </w:t>
      </w:r>
      <w:r w:rsidRPr="00300182">
        <w:rPr>
          <w:rFonts w:ascii="Times New Roman" w:hAnsi="Times New Roman"/>
          <w:sz w:val="28"/>
          <w:szCs w:val="28"/>
          <w:lang w:eastAsia="ko-KR"/>
        </w:rPr>
        <w:t>1,03-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</w:p>
    <w:p w:rsidR="00E230BE" w:rsidRPr="00300182" w:rsidRDefault="00E230BE" w:rsidP="00530193">
      <w:pPr>
        <w:numPr>
          <w:ilvl w:val="0"/>
          <w:numId w:val="4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М=44, 59d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 xml:space="preserve">15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/ </w:t>
      </w:r>
      <w:r w:rsidRPr="00300182">
        <w:rPr>
          <w:rFonts w:ascii="Times New Roman" w:hAnsi="Times New Roman"/>
          <w:sz w:val="28"/>
          <w:szCs w:val="28"/>
          <w:lang w:eastAsia="ko-KR"/>
        </w:rPr>
        <w:t>1,03- d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15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15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41. Определите средне-обьемную температуру кипения?</w:t>
      </w:r>
    </w:p>
    <w:p w:rsidR="00E230BE" w:rsidRPr="00300182" w:rsidRDefault="00E230BE" w:rsidP="00530193">
      <w:pPr>
        <w:numPr>
          <w:ilvl w:val="0"/>
          <w:numId w:val="4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+…+Vn </w:t>
      </w:r>
    </w:p>
    <w:p w:rsidR="00E230BE" w:rsidRPr="00300182" w:rsidRDefault="00E230BE" w:rsidP="00530193">
      <w:pPr>
        <w:numPr>
          <w:ilvl w:val="0"/>
          <w:numId w:val="4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+…+Gn</w:t>
      </w:r>
    </w:p>
    <w:p w:rsidR="00E230BE" w:rsidRPr="00300182" w:rsidRDefault="00E230BE" w:rsidP="00530193">
      <w:pPr>
        <w:numPr>
          <w:ilvl w:val="0"/>
          <w:numId w:val="4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+…+Nn</w:t>
      </w:r>
    </w:p>
    <w:p w:rsidR="00E230BE" w:rsidRPr="00300182" w:rsidRDefault="00E230BE" w:rsidP="00530193">
      <w:pPr>
        <w:numPr>
          <w:ilvl w:val="0"/>
          <w:numId w:val="4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t=F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J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R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C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+S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+…+Un</w:t>
      </w:r>
    </w:p>
    <w:p w:rsidR="00E230BE" w:rsidRPr="00300182" w:rsidRDefault="00E230BE" w:rsidP="00530193">
      <w:pPr>
        <w:numPr>
          <w:ilvl w:val="0"/>
          <w:numId w:val="4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.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мол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.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куб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2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42. Определите средне-молекулярную температуру?</w:t>
      </w:r>
    </w:p>
    <w:p w:rsidR="00E230BE" w:rsidRPr="00300182" w:rsidRDefault="00E230BE" w:rsidP="00530193">
      <w:pPr>
        <w:numPr>
          <w:ilvl w:val="0"/>
          <w:numId w:val="4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+…+Nn</w:t>
      </w:r>
    </w:p>
    <w:p w:rsidR="00E230BE" w:rsidRPr="00300182" w:rsidRDefault="00E230BE" w:rsidP="00530193">
      <w:pPr>
        <w:numPr>
          <w:ilvl w:val="0"/>
          <w:numId w:val="4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+…+Gn</w:t>
      </w:r>
    </w:p>
    <w:p w:rsidR="00E230BE" w:rsidRPr="00300182" w:rsidRDefault="00E230BE" w:rsidP="00530193">
      <w:pPr>
        <w:numPr>
          <w:ilvl w:val="0"/>
          <w:numId w:val="4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+…+Vn</w:t>
      </w:r>
    </w:p>
    <w:p w:rsidR="00E230BE" w:rsidRPr="00300182" w:rsidRDefault="00E230BE" w:rsidP="00530193">
      <w:pPr>
        <w:numPr>
          <w:ilvl w:val="0"/>
          <w:numId w:val="4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792ECA">
        <w:rPr>
          <w:rFonts w:ascii="Times New Roman" w:hAnsi="Times New Roman"/>
          <w:sz w:val="28"/>
          <w:szCs w:val="28"/>
          <w:lang w:val="en-US" w:eastAsia="ko-KR"/>
        </w:rPr>
        <w:t xml:space="preserve">t=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+…+Gn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Е. t=t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.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мол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.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куб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2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43. Определите средне-массовую температуру кипения</w:t>
      </w:r>
    </w:p>
    <w:p w:rsidR="00E230BE" w:rsidRPr="00300182" w:rsidRDefault="00E230BE" w:rsidP="00530193">
      <w:pPr>
        <w:numPr>
          <w:ilvl w:val="0"/>
          <w:numId w:val="4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+G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+…+Gn</w:t>
      </w:r>
    </w:p>
    <w:p w:rsidR="00E230BE" w:rsidRPr="00300182" w:rsidRDefault="00E230BE" w:rsidP="00530193">
      <w:pPr>
        <w:numPr>
          <w:ilvl w:val="0"/>
          <w:numId w:val="4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+V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+…+Vn</w:t>
      </w:r>
    </w:p>
    <w:p w:rsidR="00E230BE" w:rsidRPr="00300182" w:rsidRDefault="00E230BE" w:rsidP="00530193">
      <w:pPr>
        <w:numPr>
          <w:ilvl w:val="0"/>
          <w:numId w:val="4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+…+Nn</w:t>
      </w:r>
    </w:p>
    <w:p w:rsidR="00E230BE" w:rsidRPr="00300182" w:rsidRDefault="00E230BE" w:rsidP="00530193">
      <w:pPr>
        <w:numPr>
          <w:ilvl w:val="0"/>
          <w:numId w:val="4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t=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1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+…+Nn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Е. t=t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.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мол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+ 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ср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.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куб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 / 2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44. Как определяется полезная тепловая нагрузка печи 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Q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пол,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Вт или кDж/ч)?</w:t>
      </w:r>
    </w:p>
    <w:p w:rsidR="00E230BE" w:rsidRPr="00300182" w:rsidRDefault="00E230BE" w:rsidP="00530193">
      <w:pPr>
        <w:numPr>
          <w:ilvl w:val="0"/>
          <w:numId w:val="5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Q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n</w:t>
      </w:r>
      <w:r w:rsidRPr="00300182">
        <w:rPr>
          <w:rFonts w:ascii="Times New Roman" w:hAnsi="Times New Roman"/>
          <w:sz w:val="28"/>
          <w:szCs w:val="28"/>
          <w:lang w:eastAsia="ko-KR"/>
        </w:rPr>
        <w:t>=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Q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испр</w:t>
      </w:r>
      <w:r w:rsidRPr="00300182">
        <w:rPr>
          <w:rFonts w:ascii="Times New Roman" w:hAnsi="Times New Roman"/>
          <w:sz w:val="28"/>
          <w:szCs w:val="28"/>
          <w:lang w:eastAsia="ko-KR"/>
        </w:rPr>
        <w:t>+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Q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исп</w:t>
      </w:r>
      <w:r w:rsidRPr="00300182">
        <w:rPr>
          <w:rFonts w:ascii="Times New Roman" w:hAnsi="Times New Roman"/>
          <w:sz w:val="28"/>
          <w:szCs w:val="28"/>
          <w:lang w:eastAsia="ko-KR"/>
        </w:rPr>
        <w:t>+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Q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пер.в.п.</w:t>
      </w:r>
    </w:p>
    <w:p w:rsidR="00E230BE" w:rsidRPr="00300182" w:rsidRDefault="00E230BE" w:rsidP="00530193">
      <w:pPr>
        <w:numPr>
          <w:ilvl w:val="0"/>
          <w:numId w:val="5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Q=G</w:t>
      </w:r>
      <w:r w:rsidRPr="00300182">
        <w:rPr>
          <w:rFonts w:ascii="Times New Roman" w:hAnsi="Times New Roman"/>
          <w:sz w:val="28"/>
          <w:szCs w:val="28"/>
          <w:lang w:eastAsia="ko-KR"/>
        </w:rPr>
        <w:t>(1- е¯)(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ж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-I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ж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t1</w:t>
      </w:r>
      <w:r w:rsidRPr="00300182">
        <w:rPr>
          <w:rFonts w:ascii="Times New Roman" w:hAnsi="Times New Roman"/>
          <w:sz w:val="28"/>
          <w:szCs w:val="28"/>
          <w:lang w:eastAsia="ko-KR"/>
        </w:rPr>
        <w:t>)</w:t>
      </w:r>
    </w:p>
    <w:p w:rsidR="00E230BE" w:rsidRPr="00300182" w:rsidRDefault="00E230BE" w:rsidP="00530193">
      <w:pPr>
        <w:numPr>
          <w:ilvl w:val="0"/>
          <w:numId w:val="5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Q=G</w:t>
      </w:r>
      <w:r w:rsidRPr="00300182">
        <w:rPr>
          <w:rFonts w:ascii="Times New Roman" w:hAnsi="Times New Roman"/>
          <w:sz w:val="28"/>
          <w:szCs w:val="28"/>
          <w:lang w:eastAsia="ko-KR"/>
        </w:rPr>
        <w:t>(1- е¯)(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-I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t1</w:t>
      </w:r>
      <w:r w:rsidRPr="00300182">
        <w:rPr>
          <w:rFonts w:ascii="Times New Roman" w:hAnsi="Times New Roman"/>
          <w:sz w:val="28"/>
          <w:szCs w:val="28"/>
          <w:lang w:eastAsia="ko-KR"/>
        </w:rPr>
        <w:t>)</w:t>
      </w:r>
    </w:p>
    <w:p w:rsidR="00E230BE" w:rsidRPr="00300182" w:rsidRDefault="00E230BE" w:rsidP="00530193">
      <w:pPr>
        <w:numPr>
          <w:ilvl w:val="0"/>
          <w:numId w:val="5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Q=G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 е¯(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I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n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t2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-I</w:t>
      </w:r>
      <w:r w:rsidRPr="00300182">
        <w:rPr>
          <w:rFonts w:ascii="Times New Roman" w:hAnsi="Times New Roman"/>
          <w:sz w:val="28"/>
          <w:szCs w:val="28"/>
          <w:vertAlign w:val="superscript"/>
          <w:lang w:eastAsia="ko-KR"/>
        </w:rPr>
        <w:t>ж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t1</w:t>
      </w:r>
      <w:r w:rsidRPr="00300182">
        <w:rPr>
          <w:rFonts w:ascii="Times New Roman" w:hAnsi="Times New Roman"/>
          <w:sz w:val="28"/>
          <w:szCs w:val="28"/>
          <w:lang w:eastAsia="ko-KR"/>
        </w:rPr>
        <w:t>)</w:t>
      </w:r>
    </w:p>
    <w:p w:rsidR="00E230BE" w:rsidRPr="00300182" w:rsidRDefault="00E230BE" w:rsidP="00530193">
      <w:pPr>
        <w:numPr>
          <w:ilvl w:val="0"/>
          <w:numId w:val="5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Q=G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в.п</w:t>
      </w:r>
      <w:r w:rsidRPr="00300182">
        <w:rPr>
          <w:rFonts w:ascii="Times New Roman" w:hAnsi="Times New Roman"/>
          <w:sz w:val="28"/>
          <w:szCs w:val="28"/>
          <w:lang w:eastAsia="ko-KR"/>
        </w:rPr>
        <w:t>[хi+с(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vertAlign w:val="subscript"/>
          <w:lang w:eastAsia="ko-KR"/>
        </w:rPr>
        <w:t>3</w:t>
      </w:r>
      <w:r w:rsidRPr="00300182">
        <w:rPr>
          <w:rFonts w:ascii="Times New Roman" w:hAnsi="Times New Roman"/>
          <w:sz w:val="28"/>
          <w:szCs w:val="28"/>
          <w:lang w:eastAsia="ko-KR"/>
        </w:rPr>
        <w:t>-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t</w:t>
      </w:r>
      <w:r w:rsidRPr="00300182">
        <w:rPr>
          <w:rFonts w:ascii="Times New Roman" w:hAnsi="Times New Roman"/>
          <w:sz w:val="28"/>
          <w:szCs w:val="28"/>
          <w:vertAlign w:val="subscript"/>
          <w:lang w:val="en-US" w:eastAsia="ko-KR"/>
        </w:rPr>
        <w:t>4</w:t>
      </w:r>
      <w:r w:rsidRPr="00300182">
        <w:rPr>
          <w:rFonts w:ascii="Times New Roman" w:hAnsi="Times New Roman"/>
          <w:sz w:val="28"/>
          <w:szCs w:val="28"/>
          <w:lang w:eastAsia="ko-KR"/>
        </w:rPr>
        <w:t>)]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val="en-US"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45. 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>Дайте определение вязкости?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А. Вязкость-это свойства жидкости (или газа) оказывать сопротивление перемещению одного ее слоя относительно другого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В. Вязкость–это свойства жидкости способствовать перемещению жидкости или газа относительно другого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С. Вязкость–это свойства, который связывает физических и химических свойств жидкости или газа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val="en-US" w:eastAsia="ko-KR"/>
        </w:rPr>
        <w:t>D</w:t>
      </w:r>
      <w:r w:rsidRPr="00300182">
        <w:rPr>
          <w:rFonts w:ascii="Times New Roman" w:hAnsi="Times New Roman"/>
          <w:sz w:val="28"/>
          <w:szCs w:val="28"/>
          <w:lang w:eastAsia="ko-KR"/>
        </w:rPr>
        <w:t>. Вязкость-это величина который показывает физико-химической стабильности жидкости или газа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Е. Вязкость-это свойства жидкости или газа, который показывает его способность к истечении по трубопроводам</w:t>
      </w:r>
    </w:p>
    <w:p w:rsidR="00E230BE" w:rsidRPr="00300182" w:rsidRDefault="00E230BE" w:rsidP="00792ECA">
      <w:pPr>
        <w:tabs>
          <w:tab w:val="left" w:pos="0"/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46. Что такое октановое число?</w:t>
      </w:r>
    </w:p>
    <w:p w:rsidR="00E230BE" w:rsidRPr="00300182" w:rsidRDefault="00E230BE" w:rsidP="00530193">
      <w:pPr>
        <w:numPr>
          <w:ilvl w:val="0"/>
          <w:numId w:val="52"/>
        </w:numPr>
        <w:tabs>
          <w:tab w:val="clear" w:pos="540"/>
          <w:tab w:val="num" w:pos="0"/>
          <w:tab w:val="left" w:pos="284"/>
        </w:tabs>
        <w:spacing w:after="0"/>
        <w:ind w:left="0" w:right="-2" w:firstLine="0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октановое число есть показатель детанационной стойкости топлива, численно равный содержанию изооктана (в % об.) в такой его смеси с н-гептаном</w:t>
      </w:r>
    </w:p>
    <w:p w:rsidR="00E230BE" w:rsidRPr="00300182" w:rsidRDefault="00E230BE" w:rsidP="00530193">
      <w:pPr>
        <w:numPr>
          <w:ilvl w:val="0"/>
          <w:numId w:val="52"/>
        </w:numPr>
        <w:tabs>
          <w:tab w:val="clear" w:pos="540"/>
          <w:tab w:val="left" w:pos="0"/>
          <w:tab w:val="num" w:pos="284"/>
          <w:tab w:val="left" w:pos="3686"/>
        </w:tabs>
        <w:spacing w:after="0"/>
        <w:ind w:left="0" w:right="-2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октановое число есть показатель воспламеняемости топлива численно равный (в % об.) содержанию газо-парафина в такой его смеси с гепсаном</w:t>
      </w:r>
    </w:p>
    <w:p w:rsidR="00E230BE" w:rsidRPr="00300182" w:rsidRDefault="00E230BE" w:rsidP="00530193">
      <w:pPr>
        <w:numPr>
          <w:ilvl w:val="0"/>
          <w:numId w:val="52"/>
        </w:numPr>
        <w:tabs>
          <w:tab w:val="clear" w:pos="540"/>
          <w:tab w:val="left" w:pos="0"/>
          <w:tab w:val="num" w:pos="284"/>
          <w:tab w:val="left" w:pos="3686"/>
        </w:tabs>
        <w:spacing w:after="0"/>
        <w:ind w:left="0" w:right="-2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октановое число есть показатель детанационной стойкости  топлива, численно равный содержанию октана (в % об.) в такой его смеси с н-пентаном</w:t>
      </w:r>
    </w:p>
    <w:p w:rsidR="00E230BE" w:rsidRPr="00300182" w:rsidRDefault="00E230BE" w:rsidP="00530193">
      <w:pPr>
        <w:numPr>
          <w:ilvl w:val="0"/>
          <w:numId w:val="52"/>
        </w:numPr>
        <w:tabs>
          <w:tab w:val="clear" w:pos="540"/>
          <w:tab w:val="left" w:pos="0"/>
          <w:tab w:val="num" w:pos="284"/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октановое число есть показатель термической стабильности бензинов</w:t>
      </w:r>
    </w:p>
    <w:p w:rsidR="00E230BE" w:rsidRPr="00300182" w:rsidRDefault="00E230BE" w:rsidP="00792ECA">
      <w:pPr>
        <w:tabs>
          <w:tab w:val="left" w:pos="0"/>
          <w:tab w:val="left" w:pos="284"/>
          <w:tab w:val="left" w:pos="3686"/>
        </w:tabs>
        <w:spacing w:after="0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ko-KR"/>
        </w:rPr>
        <w:t>Е.о</w:t>
      </w:r>
      <w:r w:rsidRPr="00300182">
        <w:rPr>
          <w:rFonts w:ascii="Times New Roman" w:hAnsi="Times New Roman"/>
          <w:sz w:val="28"/>
          <w:szCs w:val="28"/>
          <w:lang w:eastAsia="ko-KR"/>
        </w:rPr>
        <w:t xml:space="preserve">ктановое число топливо это показатель который показывает его физико-химические свойства </w:t>
      </w:r>
      <w:r w:rsidRPr="00300182">
        <w:rPr>
          <w:rFonts w:ascii="Times New Roman" w:hAnsi="Times New Roman"/>
          <w:position w:val="-10"/>
          <w:sz w:val="28"/>
          <w:szCs w:val="28"/>
          <w:vertAlign w:val="subscript"/>
          <w:lang w:eastAsia="ko-KR"/>
        </w:rPr>
        <w:object w:dxaOrig="180" w:dyaOrig="340">
          <v:shape id="_x0000_i1032" type="#_x0000_t75" style="width:9pt;height:17.25pt" o:ole="" fillcolor="window">
            <v:imagedata r:id="rId17" o:title=""/>
          </v:shape>
          <o:OLEObject Type="Embed" ProgID="Equation.3" ShapeID="_x0000_i1032" DrawAspect="Content" ObjectID="_1427198009" r:id="rId18"/>
        </w:object>
      </w:r>
    </w:p>
    <w:p w:rsidR="00E230BE" w:rsidRPr="00300182" w:rsidRDefault="00E230BE" w:rsidP="00792ECA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47. </w:t>
      </w:r>
      <w:r w:rsidRPr="00300182">
        <w:rPr>
          <w:rFonts w:ascii="Times New Roman" w:hAnsi="Times New Roman"/>
          <w:sz w:val="28"/>
          <w:szCs w:val="28"/>
        </w:rPr>
        <w:t>Какие реагенты используется для обезвоживания и обессоливания нефти?</w:t>
      </w:r>
    </w:p>
    <w:p w:rsidR="00E230BE" w:rsidRPr="00300182" w:rsidRDefault="00E230BE" w:rsidP="00530193">
      <w:pPr>
        <w:numPr>
          <w:ilvl w:val="0"/>
          <w:numId w:val="5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деэмульгаторы, поверхностно-активные вещества</w:t>
      </w:r>
    </w:p>
    <w:p w:rsidR="00E230BE" w:rsidRPr="00300182" w:rsidRDefault="00E230BE" w:rsidP="00530193">
      <w:pPr>
        <w:numPr>
          <w:ilvl w:val="0"/>
          <w:numId w:val="5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катализаторы</w:t>
      </w:r>
    </w:p>
    <w:p w:rsidR="00E230BE" w:rsidRPr="00300182" w:rsidRDefault="00E230BE" w:rsidP="00530193">
      <w:pPr>
        <w:numPr>
          <w:ilvl w:val="0"/>
          <w:numId w:val="5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натриевые соли, сульфиды железа</w:t>
      </w:r>
    </w:p>
    <w:p w:rsidR="00E230BE" w:rsidRPr="00300182" w:rsidRDefault="00E230BE" w:rsidP="00530193">
      <w:pPr>
        <w:numPr>
          <w:ilvl w:val="0"/>
          <w:numId w:val="5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хлористые соли, металлы</w:t>
      </w:r>
    </w:p>
    <w:p w:rsidR="00E230BE" w:rsidRPr="00300182" w:rsidRDefault="00E230BE" w:rsidP="00792ECA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</w:rPr>
        <w:t>алюмосиликаты, цеолиты</w:t>
      </w:r>
    </w:p>
    <w:p w:rsidR="00E230BE" w:rsidRPr="00300182" w:rsidRDefault="00E230BE" w:rsidP="009E7105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48</w:t>
      </w:r>
      <w:r w:rsidRPr="009E7105">
        <w:rPr>
          <w:rFonts w:ascii="Times New Roman" w:hAnsi="Times New Roman"/>
          <w:sz w:val="28"/>
          <w:szCs w:val="28"/>
          <w:lang w:eastAsia="ko-KR"/>
        </w:rPr>
        <w:t xml:space="preserve">. </w:t>
      </w:r>
      <w:r w:rsidRPr="00300182">
        <w:rPr>
          <w:rFonts w:ascii="Times New Roman" w:hAnsi="Times New Roman"/>
          <w:sz w:val="28"/>
          <w:szCs w:val="28"/>
        </w:rPr>
        <w:t>Почему верхний часть и нижний часть ректификационной колонны сужено?</w:t>
      </w:r>
    </w:p>
    <w:p w:rsidR="00E230BE" w:rsidRPr="00300182" w:rsidRDefault="00E230BE" w:rsidP="00530193">
      <w:pPr>
        <w:numPr>
          <w:ilvl w:val="0"/>
          <w:numId w:val="5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для увеличение скорости движения паровых и жидких фаз</w:t>
      </w:r>
    </w:p>
    <w:p w:rsidR="00E230BE" w:rsidRPr="00300182" w:rsidRDefault="00E230BE" w:rsidP="00530193">
      <w:pPr>
        <w:numPr>
          <w:ilvl w:val="0"/>
          <w:numId w:val="5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для снятие давление в системе и быстрого выделение паровых фаз</w:t>
      </w:r>
    </w:p>
    <w:p w:rsidR="00E230BE" w:rsidRPr="00300182" w:rsidRDefault="00E230BE" w:rsidP="00530193">
      <w:pPr>
        <w:numPr>
          <w:ilvl w:val="0"/>
          <w:numId w:val="5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для увеличения выхода целевых продуктов бензина</w:t>
      </w:r>
    </w:p>
    <w:p w:rsidR="00E230BE" w:rsidRPr="00300182" w:rsidRDefault="00E230BE" w:rsidP="00530193">
      <w:pPr>
        <w:numPr>
          <w:ilvl w:val="0"/>
          <w:numId w:val="5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для увеличения выхода газов и бензинов</w:t>
      </w:r>
    </w:p>
    <w:p w:rsidR="00E230BE" w:rsidRPr="00300182" w:rsidRDefault="00E230BE" w:rsidP="00530193">
      <w:pPr>
        <w:numPr>
          <w:ilvl w:val="0"/>
          <w:numId w:val="5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для снижение температуры на верху и в низу колонны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49. </w:t>
      </w:r>
      <w:r w:rsidRPr="00300182">
        <w:rPr>
          <w:rFonts w:ascii="Times New Roman" w:hAnsi="Times New Roman"/>
          <w:sz w:val="28"/>
          <w:szCs w:val="28"/>
        </w:rPr>
        <w:t>Чем характеризуется качество дизельного топлива?</w:t>
      </w:r>
    </w:p>
    <w:p w:rsidR="00E230BE" w:rsidRPr="00300182" w:rsidRDefault="00E230BE" w:rsidP="00530193">
      <w:pPr>
        <w:numPr>
          <w:ilvl w:val="0"/>
          <w:numId w:val="5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цетановым числом</w:t>
      </w:r>
    </w:p>
    <w:p w:rsidR="00E230BE" w:rsidRPr="00300182" w:rsidRDefault="00E230BE" w:rsidP="00530193">
      <w:pPr>
        <w:numPr>
          <w:ilvl w:val="0"/>
          <w:numId w:val="5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этановым числом</w:t>
      </w:r>
    </w:p>
    <w:p w:rsidR="00E230BE" w:rsidRPr="00300182" w:rsidRDefault="00E230BE" w:rsidP="00530193">
      <w:pPr>
        <w:numPr>
          <w:ilvl w:val="0"/>
          <w:numId w:val="5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метановым числом</w:t>
      </w:r>
    </w:p>
    <w:p w:rsidR="00E230BE" w:rsidRPr="00300182" w:rsidRDefault="00E230BE" w:rsidP="00530193">
      <w:pPr>
        <w:numPr>
          <w:ilvl w:val="0"/>
          <w:numId w:val="5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гексановым числом</w:t>
      </w:r>
    </w:p>
    <w:p w:rsidR="00E230BE" w:rsidRPr="00300182" w:rsidRDefault="00E230BE" w:rsidP="00530193">
      <w:pPr>
        <w:numPr>
          <w:ilvl w:val="0"/>
          <w:numId w:val="5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октановым числом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50. </w:t>
      </w:r>
      <w:r w:rsidRPr="00300182">
        <w:rPr>
          <w:rFonts w:ascii="Times New Roman" w:hAnsi="Times New Roman"/>
          <w:sz w:val="28"/>
          <w:szCs w:val="28"/>
        </w:rPr>
        <w:t>Чем характеризуется детонационная стойкость бензина?</w:t>
      </w:r>
    </w:p>
    <w:p w:rsidR="00E230BE" w:rsidRPr="00300182" w:rsidRDefault="00E230BE" w:rsidP="00530193">
      <w:pPr>
        <w:numPr>
          <w:ilvl w:val="0"/>
          <w:numId w:val="5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октановым числом</w:t>
      </w:r>
    </w:p>
    <w:p w:rsidR="00E230BE" w:rsidRPr="00300182" w:rsidRDefault="00E230BE" w:rsidP="00530193">
      <w:pPr>
        <w:numPr>
          <w:ilvl w:val="0"/>
          <w:numId w:val="5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цетановым числом</w:t>
      </w:r>
    </w:p>
    <w:p w:rsidR="00E230BE" w:rsidRPr="00300182" w:rsidRDefault="00E230BE" w:rsidP="00530193">
      <w:pPr>
        <w:numPr>
          <w:ilvl w:val="0"/>
          <w:numId w:val="5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гексановым числом</w:t>
      </w:r>
    </w:p>
    <w:p w:rsidR="00E230BE" w:rsidRPr="00300182" w:rsidRDefault="00E230BE" w:rsidP="00530193">
      <w:pPr>
        <w:numPr>
          <w:ilvl w:val="0"/>
          <w:numId w:val="5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гептановым числом</w:t>
      </w:r>
    </w:p>
    <w:p w:rsidR="00E230BE" w:rsidRPr="00300182" w:rsidRDefault="00E230BE" w:rsidP="00530193">
      <w:pPr>
        <w:numPr>
          <w:ilvl w:val="0"/>
          <w:numId w:val="5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этановым числом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51. </w:t>
      </w:r>
      <w:r w:rsidRPr="00300182">
        <w:rPr>
          <w:rFonts w:ascii="Times New Roman" w:hAnsi="Times New Roman"/>
          <w:sz w:val="28"/>
          <w:szCs w:val="28"/>
        </w:rPr>
        <w:t>Что показывает сортность авиабензинов?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A. сортность показывает, на сколько процентов может повыситься мощность двигателя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B</w:t>
      </w:r>
      <w:r w:rsidRPr="00300182">
        <w:rPr>
          <w:rFonts w:ascii="Times New Roman" w:hAnsi="Times New Roman"/>
          <w:sz w:val="28"/>
          <w:szCs w:val="28"/>
        </w:rPr>
        <w:t>. сортность показывает октановое число авиационных бензинов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C</w:t>
      </w:r>
      <w:r w:rsidRPr="00300182">
        <w:rPr>
          <w:rFonts w:ascii="Times New Roman" w:hAnsi="Times New Roman"/>
          <w:sz w:val="28"/>
          <w:szCs w:val="28"/>
        </w:rPr>
        <w:t>. сортность показывает фракционный состав авиационных бензинов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D</w:t>
      </w:r>
      <w:r w:rsidRPr="00300182">
        <w:rPr>
          <w:rFonts w:ascii="Times New Roman" w:hAnsi="Times New Roman"/>
          <w:sz w:val="28"/>
          <w:szCs w:val="28"/>
        </w:rPr>
        <w:t>. сортность показывает температура кипения авиационных бензинов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E</w:t>
      </w:r>
      <w:r w:rsidRPr="00300182">
        <w:rPr>
          <w:rFonts w:ascii="Times New Roman" w:hAnsi="Times New Roman"/>
          <w:sz w:val="28"/>
          <w:szCs w:val="28"/>
        </w:rPr>
        <w:t>. сортность показывает температура воспламенения авиационных бензинов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52. Дайте объяснения, перегонка нефти с однократным испарением?</w:t>
      </w:r>
    </w:p>
    <w:p w:rsidR="00E230BE" w:rsidRPr="00300182" w:rsidRDefault="00E230BE" w:rsidP="00530193">
      <w:pPr>
        <w:numPr>
          <w:ilvl w:val="0"/>
          <w:numId w:val="5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нефти с однократным испарением – непрерывный процесс, протекающей в условиях равновесия между паровой и жидкой фазами</w:t>
      </w:r>
    </w:p>
    <w:p w:rsidR="00E230BE" w:rsidRPr="00300182" w:rsidRDefault="00E230BE" w:rsidP="00530193">
      <w:pPr>
        <w:numPr>
          <w:ilvl w:val="0"/>
          <w:numId w:val="5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нефти с однократным испарением – периодический процесс, протекающей в условиях парожидкостной фазы</w:t>
      </w:r>
    </w:p>
    <w:p w:rsidR="00E230BE" w:rsidRPr="00300182" w:rsidRDefault="00E230BE" w:rsidP="00530193">
      <w:pPr>
        <w:numPr>
          <w:ilvl w:val="0"/>
          <w:numId w:val="5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нефти с однократным испарением – циклический процесс, протекающей в условиях равновесия фаз</w:t>
      </w:r>
    </w:p>
    <w:p w:rsidR="00E230BE" w:rsidRPr="00300182" w:rsidRDefault="00E230BE" w:rsidP="00530193">
      <w:pPr>
        <w:numPr>
          <w:ilvl w:val="0"/>
          <w:numId w:val="5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нефти с однократным испарением – высоко-температурный процесс, протекающей в условиях образования жидкофазной фазы</w:t>
      </w:r>
    </w:p>
    <w:p w:rsidR="00E230BE" w:rsidRPr="00300182" w:rsidRDefault="00E230BE" w:rsidP="00530193">
      <w:pPr>
        <w:numPr>
          <w:ilvl w:val="0"/>
          <w:numId w:val="5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перегонка нефти с однократным испарением – тепло-физический процесс, протекающей в условиях высоко-температуры и давления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53. Назовите тепловые свойства нефтей и нефтепродуктов?</w:t>
      </w:r>
    </w:p>
    <w:p w:rsidR="00E230BE" w:rsidRPr="00300182" w:rsidRDefault="00E230BE" w:rsidP="00530193">
      <w:pPr>
        <w:numPr>
          <w:ilvl w:val="0"/>
          <w:numId w:val="6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удельная теплоемкость, теплота парообразования, энтальпия, теплота плавления, теплота сгорания теплопроводность</w:t>
      </w:r>
    </w:p>
    <w:p w:rsidR="00E230BE" w:rsidRPr="00300182" w:rsidRDefault="00E230BE" w:rsidP="00530193">
      <w:pPr>
        <w:numPr>
          <w:ilvl w:val="0"/>
          <w:numId w:val="6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летучесть, фугиттивность, испаряемость, воспламеняемость</w:t>
      </w:r>
    </w:p>
    <w:p w:rsidR="00E230BE" w:rsidRPr="00300182" w:rsidRDefault="00E230BE" w:rsidP="00530193">
      <w:pPr>
        <w:numPr>
          <w:ilvl w:val="0"/>
          <w:numId w:val="6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испаряемость, воспламеняемость, вязкость, текучесть</w:t>
      </w:r>
    </w:p>
    <w:p w:rsidR="00E230BE" w:rsidRPr="00300182" w:rsidRDefault="00E230BE" w:rsidP="00530193">
      <w:pPr>
        <w:numPr>
          <w:ilvl w:val="0"/>
          <w:numId w:val="6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температура вспышки, фракционный состав, теплота сгорания</w:t>
      </w:r>
    </w:p>
    <w:p w:rsidR="00E230BE" w:rsidRPr="00300182" w:rsidRDefault="00E230BE" w:rsidP="00530193">
      <w:pPr>
        <w:numPr>
          <w:ilvl w:val="0"/>
          <w:numId w:val="6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термическая стабильность, теплота застывания, температура помутнения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54. </w:t>
      </w:r>
      <w:r w:rsidRPr="00300182">
        <w:rPr>
          <w:rFonts w:ascii="Times New Roman" w:hAnsi="Times New Roman"/>
          <w:sz w:val="28"/>
          <w:szCs w:val="28"/>
        </w:rPr>
        <w:t>Найти фракций который служит сырьем для получения авиабензина?</w:t>
      </w:r>
    </w:p>
    <w:p w:rsidR="00E230BE" w:rsidRPr="00300182" w:rsidRDefault="00E230BE" w:rsidP="00530193">
      <w:pPr>
        <w:numPr>
          <w:ilvl w:val="0"/>
          <w:numId w:val="5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фр.85-180ºС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В. фр.нк-180ºС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С. фр.нк-200ºС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 xml:space="preserve">D. </w:t>
      </w:r>
      <w:r w:rsidRPr="00300182">
        <w:rPr>
          <w:rFonts w:ascii="Times New Roman" w:hAnsi="Times New Roman"/>
          <w:sz w:val="28"/>
          <w:szCs w:val="28"/>
        </w:rPr>
        <w:t xml:space="preserve">фр.нк-150ºС </w:t>
      </w:r>
    </w:p>
    <w:p w:rsidR="00E230BE" w:rsidRPr="00300182" w:rsidRDefault="00E230BE" w:rsidP="00530193">
      <w:pPr>
        <w:numPr>
          <w:ilvl w:val="0"/>
          <w:numId w:val="4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фр.62-200ºС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>5</w:t>
      </w:r>
      <w:r w:rsidRPr="00300182">
        <w:rPr>
          <w:rFonts w:ascii="Times New Roman" w:hAnsi="Times New Roman"/>
          <w:sz w:val="28"/>
          <w:szCs w:val="28"/>
          <w:lang w:val="en-US" w:eastAsia="ko-KR"/>
        </w:rPr>
        <w:t xml:space="preserve">5. </w:t>
      </w:r>
      <w:r w:rsidRPr="00300182">
        <w:rPr>
          <w:rFonts w:ascii="Times New Roman" w:hAnsi="Times New Roman"/>
          <w:sz w:val="28"/>
          <w:szCs w:val="28"/>
        </w:rPr>
        <w:t>Найдите керосиновой фракций?</w:t>
      </w:r>
    </w:p>
    <w:p w:rsidR="00E230BE" w:rsidRPr="00300182" w:rsidRDefault="00E230BE" w:rsidP="00530193">
      <w:pPr>
        <w:numPr>
          <w:ilvl w:val="0"/>
          <w:numId w:val="5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фр.180-230ºС</w:t>
      </w:r>
    </w:p>
    <w:p w:rsidR="00E230BE" w:rsidRPr="00300182" w:rsidRDefault="00E230BE" w:rsidP="00530193">
      <w:pPr>
        <w:numPr>
          <w:ilvl w:val="0"/>
          <w:numId w:val="5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фр.180-350ºС</w:t>
      </w:r>
    </w:p>
    <w:p w:rsidR="00E230BE" w:rsidRPr="00300182" w:rsidRDefault="00E230BE" w:rsidP="00530193">
      <w:pPr>
        <w:numPr>
          <w:ilvl w:val="0"/>
          <w:numId w:val="5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фр.62-180ºС</w:t>
      </w:r>
    </w:p>
    <w:p w:rsidR="00E230BE" w:rsidRPr="00300182" w:rsidRDefault="00E230BE" w:rsidP="00530193">
      <w:pPr>
        <w:numPr>
          <w:ilvl w:val="0"/>
          <w:numId w:val="5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фр.140-350ºС</w:t>
      </w:r>
    </w:p>
    <w:p w:rsidR="00E230BE" w:rsidRPr="00300182" w:rsidRDefault="00E230BE" w:rsidP="00530193">
      <w:pPr>
        <w:numPr>
          <w:ilvl w:val="0"/>
          <w:numId w:val="5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фр.85-230ºС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eastAsia="ko-KR"/>
        </w:rPr>
        <w:t xml:space="preserve">56. </w:t>
      </w:r>
      <w:r w:rsidRPr="00300182">
        <w:rPr>
          <w:rFonts w:ascii="Times New Roman" w:hAnsi="Times New Roman"/>
          <w:sz w:val="28"/>
          <w:szCs w:val="28"/>
        </w:rPr>
        <w:t>Назовите типы мазутов?</w:t>
      </w:r>
    </w:p>
    <w:p w:rsidR="00E230BE" w:rsidRPr="00300182" w:rsidRDefault="00E230BE" w:rsidP="00530193">
      <w:pPr>
        <w:numPr>
          <w:ilvl w:val="0"/>
          <w:numId w:val="6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флотские, топочные, для печей</w:t>
      </w:r>
    </w:p>
    <w:p w:rsidR="00E230BE" w:rsidRPr="00300182" w:rsidRDefault="00E230BE" w:rsidP="00530193">
      <w:pPr>
        <w:numPr>
          <w:ilvl w:val="0"/>
          <w:numId w:val="6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заводские, нефтяные, для сжигания</w:t>
      </w:r>
    </w:p>
    <w:p w:rsidR="00E230BE" w:rsidRPr="00300182" w:rsidRDefault="00E230BE" w:rsidP="00530193">
      <w:pPr>
        <w:numPr>
          <w:ilvl w:val="0"/>
          <w:numId w:val="6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арктические, зимнее, летнее</w:t>
      </w:r>
    </w:p>
    <w:p w:rsidR="00E230BE" w:rsidRPr="00300182" w:rsidRDefault="00E230BE" w:rsidP="00530193">
      <w:pPr>
        <w:numPr>
          <w:ilvl w:val="0"/>
          <w:numId w:val="6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низкокипящие, высококипящие</w:t>
      </w:r>
    </w:p>
    <w:p w:rsidR="00E230BE" w:rsidRPr="00300182" w:rsidRDefault="00E230BE" w:rsidP="00530193">
      <w:pPr>
        <w:numPr>
          <w:ilvl w:val="0"/>
          <w:numId w:val="6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легкие, тяжелые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</w:t>
      </w:r>
      <w:r w:rsidRPr="00300182">
        <w:rPr>
          <w:rFonts w:ascii="Times New Roman" w:hAnsi="Times New Roman"/>
          <w:sz w:val="28"/>
          <w:szCs w:val="28"/>
        </w:rPr>
        <w:t>. Как подразделяют масла?</w:t>
      </w:r>
    </w:p>
    <w:p w:rsidR="00E230BE" w:rsidRPr="00300182" w:rsidRDefault="00E230BE" w:rsidP="00530193">
      <w:pPr>
        <w:numPr>
          <w:ilvl w:val="0"/>
          <w:numId w:val="6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моторные, индустриальные, специальные</w:t>
      </w:r>
    </w:p>
    <w:p w:rsidR="00E230BE" w:rsidRPr="00300182" w:rsidRDefault="00E230BE" w:rsidP="00530193">
      <w:pPr>
        <w:numPr>
          <w:ilvl w:val="0"/>
          <w:numId w:val="6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индустриальные, искусственные, нефтяные</w:t>
      </w:r>
    </w:p>
    <w:p w:rsidR="00E230BE" w:rsidRPr="00300182" w:rsidRDefault="00E230BE" w:rsidP="00530193">
      <w:pPr>
        <w:numPr>
          <w:ilvl w:val="0"/>
          <w:numId w:val="6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многофункциональные, бифункциональные</w:t>
      </w:r>
    </w:p>
    <w:p w:rsidR="00E230BE" w:rsidRPr="00300182" w:rsidRDefault="00E230BE" w:rsidP="00530193">
      <w:pPr>
        <w:numPr>
          <w:ilvl w:val="0"/>
          <w:numId w:val="6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специальные, простые, сложные</w:t>
      </w:r>
    </w:p>
    <w:p w:rsidR="00E230BE" w:rsidRPr="00300182" w:rsidRDefault="00E230BE" w:rsidP="00530193">
      <w:pPr>
        <w:numPr>
          <w:ilvl w:val="0"/>
          <w:numId w:val="6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моющие, среднетемпературные, высококипящие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</w:t>
      </w:r>
      <w:r w:rsidRPr="00300182">
        <w:rPr>
          <w:rFonts w:ascii="Times New Roman" w:hAnsi="Times New Roman"/>
          <w:sz w:val="28"/>
          <w:szCs w:val="28"/>
        </w:rPr>
        <w:t>. На какие виды подразделяют моторные масла?</w:t>
      </w:r>
    </w:p>
    <w:p w:rsidR="00E230BE" w:rsidRPr="00300182" w:rsidRDefault="00E230BE" w:rsidP="00530193">
      <w:pPr>
        <w:numPr>
          <w:ilvl w:val="0"/>
          <w:numId w:val="6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авиационные, автомобильные, дизельное</w:t>
      </w:r>
    </w:p>
    <w:p w:rsidR="00E230BE" w:rsidRPr="00300182" w:rsidRDefault="00E230BE" w:rsidP="00530193">
      <w:pPr>
        <w:numPr>
          <w:ilvl w:val="0"/>
          <w:numId w:val="6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специальные, низкокипящие, светлые</w:t>
      </w:r>
    </w:p>
    <w:p w:rsidR="00E230BE" w:rsidRPr="00300182" w:rsidRDefault="00E230BE" w:rsidP="00530193">
      <w:pPr>
        <w:numPr>
          <w:ilvl w:val="0"/>
          <w:numId w:val="6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легкие, тяжелые, среднекипящие</w:t>
      </w:r>
    </w:p>
    <w:p w:rsidR="00E230BE" w:rsidRPr="00300182" w:rsidRDefault="00E230BE" w:rsidP="00530193">
      <w:pPr>
        <w:numPr>
          <w:ilvl w:val="0"/>
          <w:numId w:val="6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светлые, темные, вязкие</w:t>
      </w:r>
    </w:p>
    <w:p w:rsidR="00E230BE" w:rsidRPr="00300182" w:rsidRDefault="00E230BE" w:rsidP="00530193">
      <w:pPr>
        <w:numPr>
          <w:ilvl w:val="0"/>
          <w:numId w:val="6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карбюраторное, тракторное, промышленные</w:t>
      </w:r>
    </w:p>
    <w:p w:rsidR="00E230BE" w:rsidRPr="00300182" w:rsidRDefault="00E230BE" w:rsidP="009E7105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59. В СНГ какие дизельное топливо выпускает?</w:t>
      </w:r>
    </w:p>
    <w:p w:rsidR="00E230BE" w:rsidRPr="00300182" w:rsidRDefault="00E230BE" w:rsidP="00530193">
      <w:pPr>
        <w:numPr>
          <w:ilvl w:val="0"/>
          <w:numId w:val="6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арктическое, зимнее, летнее</w:t>
      </w:r>
    </w:p>
    <w:p w:rsidR="00E230BE" w:rsidRPr="00300182" w:rsidRDefault="00E230BE" w:rsidP="00530193">
      <w:pPr>
        <w:numPr>
          <w:ilvl w:val="0"/>
          <w:numId w:val="6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сезонное, всесезонное, периодическое</w:t>
      </w:r>
    </w:p>
    <w:p w:rsidR="00E230BE" w:rsidRPr="00300182" w:rsidRDefault="00E230BE" w:rsidP="00530193">
      <w:pPr>
        <w:numPr>
          <w:ilvl w:val="0"/>
          <w:numId w:val="6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смешенные, однородные, многофункциональное</w:t>
      </w:r>
    </w:p>
    <w:p w:rsidR="00E230BE" w:rsidRPr="00300182" w:rsidRDefault="00E230BE" w:rsidP="00530193">
      <w:pPr>
        <w:numPr>
          <w:ilvl w:val="0"/>
          <w:numId w:val="6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легкие, тяжелые</w:t>
      </w:r>
    </w:p>
    <w:p w:rsidR="00E230BE" w:rsidRPr="00300182" w:rsidRDefault="00E230BE" w:rsidP="00530193">
      <w:pPr>
        <w:numPr>
          <w:ilvl w:val="0"/>
          <w:numId w:val="6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искусственные, естественные, нефтяные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60.</w:t>
      </w:r>
      <w:r w:rsidRPr="00686361">
        <w:rPr>
          <w:rFonts w:ascii="Times New Roman" w:hAnsi="Times New Roman"/>
          <w:sz w:val="28"/>
          <w:szCs w:val="28"/>
        </w:rPr>
        <w:t xml:space="preserve"> </w:t>
      </w:r>
      <w:r w:rsidRPr="00300182">
        <w:rPr>
          <w:rFonts w:ascii="Times New Roman" w:hAnsi="Times New Roman"/>
          <w:sz w:val="28"/>
          <w:szCs w:val="28"/>
        </w:rPr>
        <w:t>Назовите основные зоны ректификационной колонны?</w:t>
      </w:r>
    </w:p>
    <w:p w:rsidR="00E230BE" w:rsidRPr="00300182" w:rsidRDefault="00E230BE" w:rsidP="00530193">
      <w:pPr>
        <w:numPr>
          <w:ilvl w:val="0"/>
          <w:numId w:val="7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концентрационная, испарительная, отгонная</w:t>
      </w:r>
    </w:p>
    <w:p w:rsidR="00E230BE" w:rsidRPr="00300182" w:rsidRDefault="00E230BE" w:rsidP="00530193">
      <w:pPr>
        <w:numPr>
          <w:ilvl w:val="0"/>
          <w:numId w:val="7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верхний, нижний, средний</w:t>
      </w:r>
    </w:p>
    <w:p w:rsidR="00E230BE" w:rsidRPr="00300182" w:rsidRDefault="00E230BE" w:rsidP="00530193">
      <w:pPr>
        <w:numPr>
          <w:ilvl w:val="0"/>
          <w:numId w:val="7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бензиновая, керосиновая, дизельная, остаточная</w:t>
      </w:r>
    </w:p>
    <w:p w:rsidR="00E230BE" w:rsidRPr="00300182" w:rsidRDefault="00E230BE" w:rsidP="00530193">
      <w:pPr>
        <w:numPr>
          <w:ilvl w:val="0"/>
          <w:numId w:val="7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паровая, жидкостная, парожидкостная</w:t>
      </w:r>
    </w:p>
    <w:p w:rsidR="00E230BE" w:rsidRPr="00300182" w:rsidRDefault="00E230BE" w:rsidP="00530193">
      <w:pPr>
        <w:numPr>
          <w:ilvl w:val="0"/>
          <w:numId w:val="7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конденсационная, охлаждающая, неконденционная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1. Для чего используется фракция установки АВТ(нк-85ºС)?</w:t>
      </w:r>
    </w:p>
    <w:p w:rsidR="00E230BE" w:rsidRPr="00300182" w:rsidRDefault="00E230BE" w:rsidP="00530193">
      <w:pPr>
        <w:numPr>
          <w:ilvl w:val="0"/>
          <w:numId w:val="6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фракция АВТ(нк-85ºС) используется как сырье для изомеризации</w:t>
      </w:r>
    </w:p>
    <w:p w:rsidR="00E230BE" w:rsidRPr="00300182" w:rsidRDefault="00E230BE" w:rsidP="00530193">
      <w:pPr>
        <w:numPr>
          <w:ilvl w:val="0"/>
          <w:numId w:val="6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фракция АВТ(нк-85ºС) используется как компонент авиационных бензинов</w:t>
      </w:r>
    </w:p>
    <w:p w:rsidR="00E230BE" w:rsidRPr="00300182" w:rsidRDefault="00E230BE" w:rsidP="00530193">
      <w:pPr>
        <w:numPr>
          <w:ilvl w:val="0"/>
          <w:numId w:val="6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фракция АВТ(нк-85ºС) используется как компонент автомобильных бензинов</w:t>
      </w:r>
    </w:p>
    <w:p w:rsidR="00E230BE" w:rsidRPr="00300182" w:rsidRDefault="00E230BE" w:rsidP="00530193">
      <w:pPr>
        <w:numPr>
          <w:ilvl w:val="0"/>
          <w:numId w:val="6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фракция АВТ(нк-85ºС) используется как высокооктановый бензин</w:t>
      </w:r>
    </w:p>
    <w:p w:rsidR="00E230BE" w:rsidRPr="00300182" w:rsidRDefault="00E230BE" w:rsidP="00530193">
      <w:pPr>
        <w:numPr>
          <w:ilvl w:val="0"/>
          <w:numId w:val="6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фракция АВТ(нк-85ºС) используется как растворитель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2. Как используется фракция (85-180º) установки АТ?</w:t>
      </w:r>
    </w:p>
    <w:p w:rsidR="00E230BE" w:rsidRPr="00300182" w:rsidRDefault="00E230BE" w:rsidP="00530193">
      <w:pPr>
        <w:numPr>
          <w:ilvl w:val="0"/>
          <w:numId w:val="6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сырье каталитического риформинга</w:t>
      </w:r>
    </w:p>
    <w:p w:rsidR="00E230BE" w:rsidRPr="00300182" w:rsidRDefault="00E230BE" w:rsidP="00530193">
      <w:pPr>
        <w:numPr>
          <w:ilvl w:val="0"/>
          <w:numId w:val="6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высокооктановый бензин</w:t>
      </w:r>
    </w:p>
    <w:p w:rsidR="00E230BE" w:rsidRPr="00300182" w:rsidRDefault="00E230BE" w:rsidP="00530193">
      <w:pPr>
        <w:numPr>
          <w:ilvl w:val="0"/>
          <w:numId w:val="6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сырье установки изомеризации</w:t>
      </w:r>
    </w:p>
    <w:p w:rsidR="00E230BE" w:rsidRPr="00300182" w:rsidRDefault="00E230BE" w:rsidP="00530193">
      <w:pPr>
        <w:numPr>
          <w:ilvl w:val="0"/>
          <w:numId w:val="6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авиабензинов</w:t>
      </w:r>
    </w:p>
    <w:p w:rsidR="00E230BE" w:rsidRPr="00300182" w:rsidRDefault="00E230BE" w:rsidP="00530193">
      <w:pPr>
        <w:numPr>
          <w:ilvl w:val="0"/>
          <w:numId w:val="6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реактивных топлив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3. Как используется фракция (180-240ºС) установки АВТ?</w:t>
      </w:r>
    </w:p>
    <w:p w:rsidR="00E230BE" w:rsidRPr="00300182" w:rsidRDefault="00E230BE" w:rsidP="00530193">
      <w:pPr>
        <w:numPr>
          <w:ilvl w:val="0"/>
          <w:numId w:val="6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авиационного керосина</w:t>
      </w:r>
    </w:p>
    <w:p w:rsidR="00E230BE" w:rsidRPr="00300182" w:rsidRDefault="00E230BE" w:rsidP="00530193">
      <w:pPr>
        <w:numPr>
          <w:ilvl w:val="0"/>
          <w:numId w:val="6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дизельного топлива</w:t>
      </w:r>
    </w:p>
    <w:p w:rsidR="00E230BE" w:rsidRPr="00300182" w:rsidRDefault="00E230BE" w:rsidP="00530193">
      <w:pPr>
        <w:numPr>
          <w:ilvl w:val="0"/>
          <w:numId w:val="6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вакуумного газойля</w:t>
      </w:r>
    </w:p>
    <w:p w:rsidR="00E230BE" w:rsidRPr="00300182" w:rsidRDefault="00E230BE" w:rsidP="00530193">
      <w:pPr>
        <w:numPr>
          <w:ilvl w:val="0"/>
          <w:numId w:val="6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сырье для получения авиабензина</w:t>
      </w:r>
    </w:p>
    <w:p w:rsidR="00E230BE" w:rsidRPr="00300182" w:rsidRDefault="00E230BE" w:rsidP="00530193">
      <w:pPr>
        <w:numPr>
          <w:ilvl w:val="0"/>
          <w:numId w:val="6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сырье для производство углерода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4. Как используется фракция (240-350ºС) установки АВТ?</w:t>
      </w:r>
    </w:p>
    <w:p w:rsidR="00E230BE" w:rsidRPr="00300182" w:rsidRDefault="00E230BE" w:rsidP="00530193">
      <w:pPr>
        <w:numPr>
          <w:ilvl w:val="0"/>
          <w:numId w:val="6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дизельного топлива</w:t>
      </w:r>
    </w:p>
    <w:p w:rsidR="00E230BE" w:rsidRPr="00300182" w:rsidRDefault="00E230BE" w:rsidP="00530193">
      <w:pPr>
        <w:numPr>
          <w:ilvl w:val="0"/>
          <w:numId w:val="6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авиакеросина</w:t>
      </w:r>
    </w:p>
    <w:p w:rsidR="00E230BE" w:rsidRPr="00300182" w:rsidRDefault="00E230BE" w:rsidP="00530193">
      <w:pPr>
        <w:numPr>
          <w:ilvl w:val="0"/>
          <w:numId w:val="6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реактивного топлива</w:t>
      </w:r>
    </w:p>
    <w:p w:rsidR="00E230BE" w:rsidRPr="00300182" w:rsidRDefault="00E230BE" w:rsidP="00530193">
      <w:pPr>
        <w:numPr>
          <w:ilvl w:val="0"/>
          <w:numId w:val="6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тракторного керосина</w:t>
      </w:r>
    </w:p>
    <w:p w:rsidR="00E230BE" w:rsidRPr="00300182" w:rsidRDefault="00E230BE" w:rsidP="00530193">
      <w:pPr>
        <w:numPr>
          <w:ilvl w:val="0"/>
          <w:numId w:val="6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масляных фракции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5. Как используется фракция (350-500ºС) установки АВТ?</w:t>
      </w:r>
    </w:p>
    <w:p w:rsidR="00E230BE" w:rsidRPr="00300182" w:rsidRDefault="00E230BE" w:rsidP="00530193">
      <w:pPr>
        <w:numPr>
          <w:ilvl w:val="0"/>
          <w:numId w:val="6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сырья каталитического крекинга</w:t>
      </w:r>
    </w:p>
    <w:p w:rsidR="00E230BE" w:rsidRPr="00300182" w:rsidRDefault="00E230BE" w:rsidP="00530193">
      <w:pPr>
        <w:numPr>
          <w:ilvl w:val="0"/>
          <w:numId w:val="6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технического углерода</w:t>
      </w:r>
    </w:p>
    <w:p w:rsidR="00E230BE" w:rsidRPr="00300182" w:rsidRDefault="00E230BE" w:rsidP="00530193">
      <w:pPr>
        <w:numPr>
          <w:ilvl w:val="0"/>
          <w:numId w:val="6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сырья каталитического риформинга</w:t>
      </w:r>
    </w:p>
    <w:p w:rsidR="00E230BE" w:rsidRPr="00300182" w:rsidRDefault="00E230BE" w:rsidP="00530193">
      <w:pPr>
        <w:numPr>
          <w:ilvl w:val="0"/>
          <w:numId w:val="6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для производство битума</w:t>
      </w:r>
    </w:p>
    <w:p w:rsidR="00E230BE" w:rsidRPr="00300182" w:rsidRDefault="00E230BE" w:rsidP="00530193">
      <w:pPr>
        <w:numPr>
          <w:ilvl w:val="0"/>
          <w:numId w:val="6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для получения сажа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6. Как используется фракция выкипающие выше фр.&gt;350ºС установки АВТ?</w:t>
      </w:r>
    </w:p>
    <w:p w:rsidR="00E230BE" w:rsidRPr="00300182" w:rsidRDefault="00E230BE" w:rsidP="00530193">
      <w:pPr>
        <w:numPr>
          <w:ilvl w:val="0"/>
          <w:numId w:val="7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сырье установки вакуумной перегонки и как котельное топливо</w:t>
      </w:r>
    </w:p>
    <w:p w:rsidR="00E230BE" w:rsidRPr="00300182" w:rsidRDefault="00E230BE" w:rsidP="00530193">
      <w:pPr>
        <w:numPr>
          <w:ilvl w:val="0"/>
          <w:numId w:val="7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сырья установки атмосферной перегонки и как дизельное топливо</w:t>
      </w:r>
    </w:p>
    <w:p w:rsidR="00E230BE" w:rsidRPr="00300182" w:rsidRDefault="00E230BE" w:rsidP="00530193">
      <w:pPr>
        <w:numPr>
          <w:ilvl w:val="0"/>
          <w:numId w:val="7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реактивного топлива</w:t>
      </w:r>
    </w:p>
    <w:p w:rsidR="00E230BE" w:rsidRPr="00300182" w:rsidRDefault="00E230BE" w:rsidP="00530193">
      <w:pPr>
        <w:numPr>
          <w:ilvl w:val="0"/>
          <w:numId w:val="7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дизтоплива</w:t>
      </w:r>
    </w:p>
    <w:p w:rsidR="00E230BE" w:rsidRPr="00300182" w:rsidRDefault="00E230BE" w:rsidP="00530193">
      <w:pPr>
        <w:numPr>
          <w:ilvl w:val="0"/>
          <w:numId w:val="7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технического углерода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7. Как используется фракция &gt;500ºС установки АВТ?</w:t>
      </w:r>
    </w:p>
    <w:p w:rsidR="00E230BE" w:rsidRPr="00300182" w:rsidRDefault="00E230BE" w:rsidP="00530193">
      <w:pPr>
        <w:numPr>
          <w:ilvl w:val="0"/>
          <w:numId w:val="7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сырье установки коксования, производство битума, термокрекинга</w:t>
      </w:r>
    </w:p>
    <w:p w:rsidR="00E230BE" w:rsidRPr="00300182" w:rsidRDefault="00E230BE" w:rsidP="00530193">
      <w:pPr>
        <w:numPr>
          <w:ilvl w:val="0"/>
          <w:numId w:val="7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дизельного топлива</w:t>
      </w:r>
    </w:p>
    <w:p w:rsidR="00E230BE" w:rsidRPr="00300182" w:rsidRDefault="00E230BE" w:rsidP="00530193">
      <w:pPr>
        <w:numPr>
          <w:ilvl w:val="0"/>
          <w:numId w:val="7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реактивного топлива</w:t>
      </w:r>
    </w:p>
    <w:p w:rsidR="00E230BE" w:rsidRPr="00300182" w:rsidRDefault="00E230BE" w:rsidP="00530193">
      <w:pPr>
        <w:numPr>
          <w:ilvl w:val="0"/>
          <w:numId w:val="7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авиакеросинов</w:t>
      </w:r>
    </w:p>
    <w:p w:rsidR="00E230BE" w:rsidRPr="00300182" w:rsidRDefault="00E230BE" w:rsidP="00530193">
      <w:pPr>
        <w:numPr>
          <w:ilvl w:val="0"/>
          <w:numId w:val="7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используется как компонент сырья установки АВТ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8</w:t>
      </w:r>
      <w:r w:rsidRPr="00300182">
        <w:rPr>
          <w:rFonts w:ascii="Times New Roman" w:hAnsi="Times New Roman"/>
          <w:sz w:val="28"/>
          <w:szCs w:val="28"/>
        </w:rPr>
        <w:t>. Назовите основные блоки установки ЭЛОУ-АТ?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А. Обезвоживания, обессоливания, ректификационная, стабилизационная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В. Нагревательная, экстракционная, конденсационная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С. Отпарная, вакуумная, стабилизационная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  <w:lang w:val="en-US"/>
        </w:rPr>
        <w:t>D</w:t>
      </w:r>
      <w:r w:rsidRPr="00300182">
        <w:rPr>
          <w:rFonts w:ascii="Times New Roman" w:hAnsi="Times New Roman"/>
          <w:sz w:val="28"/>
          <w:szCs w:val="28"/>
        </w:rPr>
        <w:t>. Основная, побочная, предварительная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Е. Конденсационная, очистная, ректификационная</w:t>
      </w:r>
    </w:p>
    <w:p w:rsidR="00E230BE" w:rsidRPr="00300182" w:rsidRDefault="00E230BE" w:rsidP="00686361">
      <w:p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00182">
        <w:rPr>
          <w:rFonts w:ascii="Times New Roman" w:hAnsi="Times New Roman"/>
          <w:sz w:val="28"/>
          <w:szCs w:val="28"/>
        </w:rPr>
        <w:t>9. Назовите основные блоки установки ЭЛОУ-АВТ?</w:t>
      </w:r>
    </w:p>
    <w:p w:rsidR="00E230BE" w:rsidRPr="00300182" w:rsidRDefault="00E230BE" w:rsidP="00530193">
      <w:pPr>
        <w:numPr>
          <w:ilvl w:val="0"/>
          <w:numId w:val="7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обезвоживания, атмосферная перегонка, вакуумная перегонка</w:t>
      </w:r>
    </w:p>
    <w:p w:rsidR="00E230BE" w:rsidRPr="00300182" w:rsidRDefault="00E230BE" w:rsidP="00530193">
      <w:pPr>
        <w:numPr>
          <w:ilvl w:val="0"/>
          <w:numId w:val="7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ректификационная, экстракционная, конденсационная</w:t>
      </w:r>
    </w:p>
    <w:p w:rsidR="00E230BE" w:rsidRPr="00300182" w:rsidRDefault="00E230BE" w:rsidP="00530193">
      <w:pPr>
        <w:numPr>
          <w:ilvl w:val="0"/>
          <w:numId w:val="7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рафинатная, отпарная, испарительная</w:t>
      </w:r>
    </w:p>
    <w:p w:rsidR="00E230BE" w:rsidRPr="00300182" w:rsidRDefault="00E230BE" w:rsidP="00530193">
      <w:pPr>
        <w:numPr>
          <w:ilvl w:val="0"/>
          <w:numId w:val="7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нагревательная, концентрационная, отпарная</w:t>
      </w:r>
    </w:p>
    <w:p w:rsidR="00E230BE" w:rsidRPr="00300182" w:rsidRDefault="00E230BE" w:rsidP="00530193">
      <w:pPr>
        <w:numPr>
          <w:ilvl w:val="0"/>
          <w:numId w:val="7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300182">
        <w:rPr>
          <w:rFonts w:ascii="Times New Roman" w:hAnsi="Times New Roman"/>
          <w:sz w:val="28"/>
          <w:szCs w:val="28"/>
        </w:rPr>
        <w:t>испарительная, конденсационная, вакуумная</w:t>
      </w:r>
    </w:p>
    <w:p w:rsidR="00E230BE" w:rsidRPr="00171425" w:rsidRDefault="00E230BE" w:rsidP="00686361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70. </w:t>
      </w:r>
      <w:r w:rsidRPr="00171425">
        <w:rPr>
          <w:rFonts w:ascii="Times New Roman" w:hAnsi="Times New Roman"/>
          <w:sz w:val="28"/>
          <w:szCs w:val="28"/>
        </w:rPr>
        <w:t>Когда применяется компрессионный метод выделении газового бензина?</w:t>
      </w:r>
    </w:p>
    <w:p w:rsidR="00E230BE" w:rsidRPr="00171425" w:rsidRDefault="00E230BE" w:rsidP="00530193">
      <w:pPr>
        <w:pStyle w:val="BodyText3"/>
        <w:numPr>
          <w:ilvl w:val="0"/>
          <w:numId w:val="8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жирных газов</w:t>
      </w:r>
    </w:p>
    <w:p w:rsidR="00E230BE" w:rsidRPr="00171425" w:rsidRDefault="00E230BE" w:rsidP="00530193">
      <w:pPr>
        <w:pStyle w:val="BodyText3"/>
        <w:numPr>
          <w:ilvl w:val="0"/>
          <w:numId w:val="8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природных газов</w:t>
      </w:r>
    </w:p>
    <w:p w:rsidR="00E230BE" w:rsidRPr="00171425" w:rsidRDefault="00E230BE" w:rsidP="00530193">
      <w:pPr>
        <w:pStyle w:val="BodyText3"/>
        <w:numPr>
          <w:ilvl w:val="0"/>
          <w:numId w:val="8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попутных газов</w:t>
      </w:r>
    </w:p>
    <w:p w:rsidR="00E230BE" w:rsidRPr="00171425" w:rsidRDefault="00E230BE" w:rsidP="00530193">
      <w:pPr>
        <w:pStyle w:val="BodyText3"/>
        <w:numPr>
          <w:ilvl w:val="0"/>
          <w:numId w:val="8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сухих газов</w:t>
      </w:r>
    </w:p>
    <w:p w:rsidR="00E230BE" w:rsidRPr="00171425" w:rsidRDefault="00E230BE" w:rsidP="00530193">
      <w:pPr>
        <w:pStyle w:val="BodyText3"/>
        <w:numPr>
          <w:ilvl w:val="0"/>
          <w:numId w:val="8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влажных газов</w:t>
      </w:r>
    </w:p>
    <w:p w:rsidR="00E230BE" w:rsidRPr="00171425" w:rsidRDefault="00E230BE" w:rsidP="00686361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71425">
        <w:rPr>
          <w:rFonts w:ascii="Times New Roman" w:hAnsi="Times New Roman"/>
          <w:sz w:val="28"/>
          <w:szCs w:val="28"/>
        </w:rPr>
        <w:t>1. Когда применяется адсорбционный метод и для отбензинования каких газов?</w:t>
      </w:r>
    </w:p>
    <w:p w:rsidR="00E230BE" w:rsidRPr="00171425" w:rsidRDefault="00E230BE" w:rsidP="00530193">
      <w:pPr>
        <w:pStyle w:val="BodyText3"/>
        <w:numPr>
          <w:ilvl w:val="0"/>
          <w:numId w:val="9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тощих газов</w:t>
      </w:r>
    </w:p>
    <w:p w:rsidR="00E230BE" w:rsidRPr="00171425" w:rsidRDefault="00E230BE" w:rsidP="00530193">
      <w:pPr>
        <w:pStyle w:val="BodyText3"/>
        <w:numPr>
          <w:ilvl w:val="0"/>
          <w:numId w:val="9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отбенования жирных газов</w:t>
      </w:r>
    </w:p>
    <w:p w:rsidR="00E230BE" w:rsidRPr="00171425" w:rsidRDefault="00E230BE" w:rsidP="00530193">
      <w:pPr>
        <w:pStyle w:val="BodyText3"/>
        <w:numPr>
          <w:ilvl w:val="0"/>
          <w:numId w:val="9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сухих газов</w:t>
      </w:r>
    </w:p>
    <w:p w:rsidR="00E230BE" w:rsidRPr="00171425" w:rsidRDefault="00E230BE" w:rsidP="00530193">
      <w:pPr>
        <w:pStyle w:val="BodyText3"/>
        <w:numPr>
          <w:ilvl w:val="0"/>
          <w:numId w:val="9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легких газов</w:t>
      </w:r>
    </w:p>
    <w:p w:rsidR="00E230BE" w:rsidRPr="00171425" w:rsidRDefault="00E230BE" w:rsidP="00530193">
      <w:pPr>
        <w:pStyle w:val="BodyText3"/>
        <w:numPr>
          <w:ilvl w:val="0"/>
          <w:numId w:val="9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отбензинования тяжелых газов</w:t>
      </w:r>
    </w:p>
    <w:p w:rsidR="00E230BE" w:rsidRPr="00171425" w:rsidRDefault="00E230BE" w:rsidP="00686361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Pr="00171425">
        <w:rPr>
          <w:rFonts w:ascii="Times New Roman" w:hAnsi="Times New Roman"/>
          <w:sz w:val="28"/>
          <w:szCs w:val="28"/>
        </w:rPr>
        <w:t>. Когда применяется низкотемпературный метод выделения газового бензина?</w:t>
      </w:r>
    </w:p>
    <w:p w:rsidR="00E230BE" w:rsidRPr="00171425" w:rsidRDefault="00E230BE" w:rsidP="00530193">
      <w:pPr>
        <w:pStyle w:val="BodyText3"/>
        <w:numPr>
          <w:ilvl w:val="0"/>
          <w:numId w:val="9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п</w:t>
      </w:r>
      <w:r w:rsidRPr="00171425">
        <w:rPr>
          <w:rFonts w:ascii="Times New Roman" w:hAnsi="Times New Roman"/>
          <w:sz w:val="28"/>
          <w:szCs w:val="28"/>
        </w:rPr>
        <w:t>рименяется, когда требуется глубокое извлечение пропана, этана и редких газов</w:t>
      </w:r>
    </w:p>
    <w:p w:rsidR="00E230BE" w:rsidRPr="00171425" w:rsidRDefault="00E230BE" w:rsidP="00530193">
      <w:pPr>
        <w:pStyle w:val="BodyText3"/>
        <w:numPr>
          <w:ilvl w:val="0"/>
          <w:numId w:val="9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применяется, когда требуется переработки жирных газов</w:t>
      </w:r>
    </w:p>
    <w:p w:rsidR="00E230BE" w:rsidRPr="00171425" w:rsidRDefault="00E230BE" w:rsidP="00530193">
      <w:pPr>
        <w:pStyle w:val="BodyText3"/>
        <w:numPr>
          <w:ilvl w:val="0"/>
          <w:numId w:val="9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применяется, когда требуется переработки сухих газов</w:t>
      </w:r>
    </w:p>
    <w:p w:rsidR="00E230BE" w:rsidRPr="00171425" w:rsidRDefault="00E230BE" w:rsidP="00530193">
      <w:pPr>
        <w:pStyle w:val="BodyText3"/>
        <w:numPr>
          <w:ilvl w:val="0"/>
          <w:numId w:val="9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применяется, когда требуется переработки влажных газов</w:t>
      </w:r>
    </w:p>
    <w:p w:rsidR="00E230BE" w:rsidRPr="00171425" w:rsidRDefault="00E230BE" w:rsidP="00530193">
      <w:pPr>
        <w:pStyle w:val="BodyText3"/>
        <w:numPr>
          <w:ilvl w:val="0"/>
          <w:numId w:val="9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применяется когда требуется переработки природных газов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73.Какие методы существует определение детонационного стойкости бензинов?</w:t>
      </w:r>
    </w:p>
    <w:p w:rsidR="00E230BE" w:rsidRPr="00303B14" w:rsidRDefault="00E230BE" w:rsidP="00530193">
      <w:pPr>
        <w:pStyle w:val="BodyText3"/>
        <w:numPr>
          <w:ilvl w:val="0"/>
          <w:numId w:val="9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моторный, исследовательский, температурный</w:t>
      </w:r>
    </w:p>
    <w:p w:rsidR="00E230BE" w:rsidRPr="00303B14" w:rsidRDefault="00E230BE" w:rsidP="00530193">
      <w:pPr>
        <w:pStyle w:val="BodyText3"/>
        <w:numPr>
          <w:ilvl w:val="0"/>
          <w:numId w:val="9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химические методы</w:t>
      </w:r>
    </w:p>
    <w:p w:rsidR="00E230BE" w:rsidRPr="00303B14" w:rsidRDefault="00E230BE" w:rsidP="00530193">
      <w:pPr>
        <w:pStyle w:val="BodyText3"/>
        <w:numPr>
          <w:ilvl w:val="0"/>
          <w:numId w:val="9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физические методы</w:t>
      </w:r>
    </w:p>
    <w:p w:rsidR="00E230BE" w:rsidRPr="00303B14" w:rsidRDefault="00E230BE" w:rsidP="00530193">
      <w:pPr>
        <w:pStyle w:val="BodyText3"/>
        <w:numPr>
          <w:ilvl w:val="0"/>
          <w:numId w:val="9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физико-химические методы</w:t>
      </w:r>
    </w:p>
    <w:p w:rsidR="00E230BE" w:rsidRPr="00303B14" w:rsidRDefault="00E230BE" w:rsidP="00530193">
      <w:pPr>
        <w:pStyle w:val="BodyText3"/>
        <w:numPr>
          <w:ilvl w:val="0"/>
          <w:numId w:val="9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 xml:space="preserve">колооидно-дисперсные методы </w:t>
      </w:r>
    </w:p>
    <w:p w:rsidR="00E230BE" w:rsidRPr="00303B14" w:rsidRDefault="00E230BE" w:rsidP="00303B14">
      <w:pPr>
        <w:pStyle w:val="BodyTextIndent"/>
        <w:spacing w:after="0" w:line="276" w:lineRule="auto"/>
        <w:ind w:left="0"/>
        <w:rPr>
          <w:sz w:val="28"/>
          <w:szCs w:val="28"/>
          <w:lang w:eastAsia="ko-KR"/>
        </w:rPr>
      </w:pPr>
      <w:r w:rsidRPr="00303B14">
        <w:rPr>
          <w:color w:val="000000"/>
          <w:sz w:val="28"/>
          <w:szCs w:val="28"/>
        </w:rPr>
        <w:t>73.</w:t>
      </w:r>
      <w:r w:rsidRPr="00303B14">
        <w:rPr>
          <w:sz w:val="28"/>
          <w:szCs w:val="28"/>
        </w:rPr>
        <w:t xml:space="preserve">Назовите температуру начало и конец кипения </w:t>
      </w:r>
      <w:r w:rsidRPr="00303B14">
        <w:rPr>
          <w:sz w:val="28"/>
          <w:szCs w:val="28"/>
          <w:lang w:val="en-US"/>
        </w:rPr>
        <w:t>I</w:t>
      </w:r>
      <w:r w:rsidRPr="00303B14">
        <w:rPr>
          <w:sz w:val="28"/>
          <w:szCs w:val="28"/>
          <w:lang w:eastAsia="ko-KR"/>
        </w:rPr>
        <w:t>-ой масляной фракции установки АВТ?</w:t>
      </w:r>
    </w:p>
    <w:p w:rsidR="00E230BE" w:rsidRPr="00303B14" w:rsidRDefault="00E230BE" w:rsidP="00530193">
      <w:pPr>
        <w:numPr>
          <w:ilvl w:val="0"/>
          <w:numId w:val="7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фр.350-420ºС</w:t>
      </w:r>
    </w:p>
    <w:p w:rsidR="00E230BE" w:rsidRPr="00303B14" w:rsidRDefault="00E230BE" w:rsidP="00530193">
      <w:pPr>
        <w:numPr>
          <w:ilvl w:val="0"/>
          <w:numId w:val="7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фр.350-500ºС</w:t>
      </w:r>
    </w:p>
    <w:p w:rsidR="00E230BE" w:rsidRPr="00303B14" w:rsidRDefault="00E230BE" w:rsidP="00530193">
      <w:pPr>
        <w:numPr>
          <w:ilvl w:val="0"/>
          <w:numId w:val="7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фр.350-480ºС</w:t>
      </w:r>
    </w:p>
    <w:p w:rsidR="00E230BE" w:rsidRPr="00303B14" w:rsidRDefault="00E230BE" w:rsidP="00530193">
      <w:pPr>
        <w:numPr>
          <w:ilvl w:val="0"/>
          <w:numId w:val="7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фр.350-490ºС</w:t>
      </w:r>
    </w:p>
    <w:p w:rsidR="00E230BE" w:rsidRPr="00303B14" w:rsidRDefault="00E230BE" w:rsidP="00530193">
      <w:pPr>
        <w:numPr>
          <w:ilvl w:val="0"/>
          <w:numId w:val="7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фр.350-520ºС</w:t>
      </w:r>
    </w:p>
    <w:p w:rsidR="00E230BE" w:rsidRPr="00303B14" w:rsidRDefault="00E230BE" w:rsidP="00303B14">
      <w:pPr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>7</w:t>
      </w:r>
      <w:r w:rsidRPr="00303B14">
        <w:rPr>
          <w:rFonts w:ascii="Times New Roman" w:hAnsi="Times New Roman"/>
          <w:sz w:val="28"/>
          <w:szCs w:val="28"/>
        </w:rPr>
        <w:t xml:space="preserve">4. Назовите температуру начало и конец кипения </w:t>
      </w:r>
      <w:r w:rsidRPr="00303B14">
        <w:rPr>
          <w:rFonts w:ascii="Times New Roman" w:hAnsi="Times New Roman"/>
          <w:sz w:val="28"/>
          <w:szCs w:val="28"/>
          <w:lang w:val="en-US"/>
        </w:rPr>
        <w:t>II</w:t>
      </w:r>
      <w:r w:rsidRPr="00303B14">
        <w:rPr>
          <w:rFonts w:ascii="Times New Roman" w:hAnsi="Times New Roman"/>
          <w:sz w:val="28"/>
          <w:szCs w:val="28"/>
          <w:lang w:eastAsia="ko-KR"/>
        </w:rPr>
        <w:t>-ой масляной фракции установки АВТ?</w:t>
      </w:r>
    </w:p>
    <w:p w:rsidR="00E230BE" w:rsidRPr="00303B14" w:rsidRDefault="00E230BE" w:rsidP="00530193">
      <w:pPr>
        <w:numPr>
          <w:ilvl w:val="0"/>
          <w:numId w:val="7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420-480ºС</w:t>
      </w:r>
    </w:p>
    <w:p w:rsidR="00E230BE" w:rsidRPr="00303B14" w:rsidRDefault="00E230BE" w:rsidP="00530193">
      <w:pPr>
        <w:numPr>
          <w:ilvl w:val="0"/>
          <w:numId w:val="7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420-500ºС</w:t>
      </w:r>
    </w:p>
    <w:p w:rsidR="00E230BE" w:rsidRPr="00303B14" w:rsidRDefault="00E230BE" w:rsidP="00530193">
      <w:pPr>
        <w:numPr>
          <w:ilvl w:val="0"/>
          <w:numId w:val="7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420-520ºС</w:t>
      </w:r>
    </w:p>
    <w:p w:rsidR="00E230BE" w:rsidRPr="00303B14" w:rsidRDefault="00E230BE" w:rsidP="00530193">
      <w:pPr>
        <w:numPr>
          <w:ilvl w:val="0"/>
          <w:numId w:val="7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420-530ºС</w:t>
      </w:r>
    </w:p>
    <w:p w:rsidR="00E230BE" w:rsidRPr="00303B14" w:rsidRDefault="00E230BE" w:rsidP="00530193">
      <w:pPr>
        <w:numPr>
          <w:ilvl w:val="0"/>
          <w:numId w:val="7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420-540ºС</w:t>
      </w:r>
    </w:p>
    <w:p w:rsidR="00E230BE" w:rsidRPr="00303B14" w:rsidRDefault="00E230BE" w:rsidP="00303B14">
      <w:pPr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>7</w:t>
      </w:r>
      <w:r w:rsidRPr="00303B14">
        <w:rPr>
          <w:rFonts w:ascii="Times New Roman" w:hAnsi="Times New Roman"/>
          <w:sz w:val="28"/>
          <w:szCs w:val="28"/>
        </w:rPr>
        <w:t xml:space="preserve">5. Назовите температуру начало и конец кипения </w:t>
      </w:r>
      <w:r w:rsidRPr="00303B14">
        <w:rPr>
          <w:rFonts w:ascii="Times New Roman" w:hAnsi="Times New Roman"/>
          <w:sz w:val="28"/>
          <w:szCs w:val="28"/>
          <w:lang w:val="en-US"/>
        </w:rPr>
        <w:t>III</w:t>
      </w:r>
      <w:r w:rsidRPr="00303B14">
        <w:rPr>
          <w:rFonts w:ascii="Times New Roman" w:hAnsi="Times New Roman"/>
          <w:sz w:val="28"/>
          <w:szCs w:val="28"/>
          <w:lang w:eastAsia="ko-KR"/>
        </w:rPr>
        <w:t xml:space="preserve"> масляной фракции установки АВТМ? </w:t>
      </w:r>
    </w:p>
    <w:p w:rsidR="00E230BE" w:rsidRPr="00303B14" w:rsidRDefault="00E230BE" w:rsidP="00530193">
      <w:pPr>
        <w:numPr>
          <w:ilvl w:val="0"/>
          <w:numId w:val="7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фр.480-500ºС</w:t>
      </w:r>
    </w:p>
    <w:p w:rsidR="00E230BE" w:rsidRPr="00303B14" w:rsidRDefault="00E230BE" w:rsidP="00530193">
      <w:pPr>
        <w:numPr>
          <w:ilvl w:val="0"/>
          <w:numId w:val="7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фр.480-520ºС</w:t>
      </w:r>
    </w:p>
    <w:p w:rsidR="00E230BE" w:rsidRPr="00303B14" w:rsidRDefault="00E230BE" w:rsidP="00530193">
      <w:pPr>
        <w:numPr>
          <w:ilvl w:val="0"/>
          <w:numId w:val="7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фр.400-500ºС</w:t>
      </w:r>
    </w:p>
    <w:p w:rsidR="00E230BE" w:rsidRPr="00303B14" w:rsidRDefault="00E230BE" w:rsidP="00530193">
      <w:pPr>
        <w:numPr>
          <w:ilvl w:val="0"/>
          <w:numId w:val="7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фр.420-490ºС</w:t>
      </w:r>
    </w:p>
    <w:p w:rsidR="00E230BE" w:rsidRPr="00303B14" w:rsidRDefault="00E230BE" w:rsidP="00530193">
      <w:pPr>
        <w:numPr>
          <w:ilvl w:val="0"/>
          <w:numId w:val="7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фр.490-580ºС</w:t>
      </w:r>
    </w:p>
    <w:p w:rsidR="00E230BE" w:rsidRPr="00303B14" w:rsidRDefault="00E230BE" w:rsidP="00303B14">
      <w:pPr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03B14">
        <w:rPr>
          <w:rFonts w:ascii="Times New Roman" w:hAnsi="Times New Roman"/>
          <w:sz w:val="28"/>
          <w:szCs w:val="28"/>
        </w:rPr>
        <w:t xml:space="preserve">6. Назовите температуру начало и конец кипения широкой масляной фракции установки АВТМ? </w:t>
      </w:r>
    </w:p>
    <w:p w:rsidR="00E230BE" w:rsidRPr="00303B14" w:rsidRDefault="00E230BE" w:rsidP="00530193">
      <w:pPr>
        <w:numPr>
          <w:ilvl w:val="0"/>
          <w:numId w:val="7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фр.350-500ºС</w:t>
      </w:r>
    </w:p>
    <w:p w:rsidR="00E230BE" w:rsidRPr="00303B14" w:rsidRDefault="00E230BE" w:rsidP="00530193">
      <w:pPr>
        <w:numPr>
          <w:ilvl w:val="0"/>
          <w:numId w:val="7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фр.350-420ºС</w:t>
      </w:r>
    </w:p>
    <w:p w:rsidR="00E230BE" w:rsidRPr="00303B14" w:rsidRDefault="00E230BE" w:rsidP="00530193">
      <w:pPr>
        <w:numPr>
          <w:ilvl w:val="0"/>
          <w:numId w:val="7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фр.350-400ºС</w:t>
      </w:r>
    </w:p>
    <w:p w:rsidR="00E230BE" w:rsidRPr="00303B14" w:rsidRDefault="00E230BE" w:rsidP="00530193">
      <w:pPr>
        <w:numPr>
          <w:ilvl w:val="0"/>
          <w:numId w:val="7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фр.350-380ºС</w:t>
      </w:r>
    </w:p>
    <w:p w:rsidR="00E230BE" w:rsidRPr="00303B14" w:rsidRDefault="00E230BE" w:rsidP="00530193">
      <w:pPr>
        <w:numPr>
          <w:ilvl w:val="0"/>
          <w:numId w:val="7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фр.350-580ºС</w:t>
      </w:r>
    </w:p>
    <w:p w:rsidR="00E230BE" w:rsidRPr="00303B14" w:rsidRDefault="00E230BE" w:rsidP="00303B14">
      <w:pPr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03B14">
        <w:rPr>
          <w:rFonts w:ascii="Times New Roman" w:hAnsi="Times New Roman"/>
          <w:sz w:val="28"/>
          <w:szCs w:val="28"/>
        </w:rPr>
        <w:t>7. Назовите фракцию установки АВТ, который являются сырьем для производства битума?</w:t>
      </w:r>
    </w:p>
    <w:p w:rsidR="00E230BE" w:rsidRPr="00303B14" w:rsidRDefault="00E230BE" w:rsidP="00530193">
      <w:pPr>
        <w:numPr>
          <w:ilvl w:val="0"/>
          <w:numId w:val="7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фр.&gt;500ºС</w:t>
      </w:r>
    </w:p>
    <w:p w:rsidR="00E230BE" w:rsidRPr="00303B14" w:rsidRDefault="00E230BE" w:rsidP="00530193">
      <w:pPr>
        <w:numPr>
          <w:ilvl w:val="0"/>
          <w:numId w:val="7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фр.&gt;300ºС</w:t>
      </w:r>
    </w:p>
    <w:p w:rsidR="00E230BE" w:rsidRPr="00303B14" w:rsidRDefault="00E230BE" w:rsidP="00530193">
      <w:pPr>
        <w:numPr>
          <w:ilvl w:val="0"/>
          <w:numId w:val="7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фр.&gt;350ºС</w:t>
      </w:r>
    </w:p>
    <w:p w:rsidR="00E230BE" w:rsidRPr="00303B14" w:rsidRDefault="00E230BE" w:rsidP="00530193">
      <w:pPr>
        <w:numPr>
          <w:ilvl w:val="0"/>
          <w:numId w:val="7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фр.&gt;200ºС</w:t>
      </w:r>
    </w:p>
    <w:p w:rsidR="00E230BE" w:rsidRPr="00303B14" w:rsidRDefault="00E230BE" w:rsidP="00530193">
      <w:pPr>
        <w:numPr>
          <w:ilvl w:val="0"/>
          <w:numId w:val="7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фр.&gt;400ºС</w:t>
      </w:r>
    </w:p>
    <w:p w:rsidR="00E230BE" w:rsidRPr="00303B14" w:rsidRDefault="00E230BE" w:rsidP="00303B14">
      <w:pPr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7</w:t>
      </w:r>
      <w:r w:rsidRPr="00303B14">
        <w:rPr>
          <w:rFonts w:ascii="Times New Roman" w:hAnsi="Times New Roman"/>
          <w:sz w:val="28"/>
          <w:szCs w:val="28"/>
          <w:lang w:eastAsia="ko-KR"/>
        </w:rPr>
        <w:t>8. Какой метод пользуется для определения температуры размягчения?</w:t>
      </w:r>
    </w:p>
    <w:p w:rsidR="00E230BE" w:rsidRPr="00303B14" w:rsidRDefault="00E230BE" w:rsidP="00530193">
      <w:pPr>
        <w:numPr>
          <w:ilvl w:val="0"/>
          <w:numId w:val="79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303B14">
        <w:rPr>
          <w:rFonts w:ascii="Times New Roman" w:hAnsi="Times New Roman"/>
          <w:sz w:val="28"/>
          <w:szCs w:val="28"/>
        </w:rPr>
        <w:t>метод "кольцо и шар"</w:t>
      </w:r>
    </w:p>
    <w:p w:rsidR="00E230BE" w:rsidRPr="00303B14" w:rsidRDefault="00E230BE" w:rsidP="00530193">
      <w:pPr>
        <w:pStyle w:val="Heading1"/>
        <w:numPr>
          <w:ilvl w:val="0"/>
          <w:numId w:val="79"/>
        </w:numPr>
        <w:spacing w:line="276" w:lineRule="auto"/>
        <w:ind w:left="0" w:right="0" w:firstLine="0"/>
        <w:rPr>
          <w:sz w:val="28"/>
          <w:szCs w:val="28"/>
          <w:lang w:val="ru-RU"/>
        </w:rPr>
      </w:pPr>
      <w:r w:rsidRPr="00303B14">
        <w:rPr>
          <w:sz w:val="28"/>
          <w:szCs w:val="28"/>
          <w:lang w:val="ru-RU"/>
        </w:rPr>
        <w:t>метод Ван-дер-Ваальса</w:t>
      </w:r>
    </w:p>
    <w:p w:rsidR="00E230BE" w:rsidRPr="00303B14" w:rsidRDefault="00E230BE" w:rsidP="00530193">
      <w:pPr>
        <w:numPr>
          <w:ilvl w:val="0"/>
          <w:numId w:val="79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метод Крэга</w:t>
      </w:r>
    </w:p>
    <w:p w:rsidR="00E230BE" w:rsidRPr="00303B14" w:rsidRDefault="00E230BE" w:rsidP="00530193">
      <w:pPr>
        <w:numPr>
          <w:ilvl w:val="0"/>
          <w:numId w:val="79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химический метод</w:t>
      </w:r>
    </w:p>
    <w:p w:rsidR="00E230BE" w:rsidRPr="00303B14" w:rsidRDefault="00E230BE" w:rsidP="00530193">
      <w:pPr>
        <w:numPr>
          <w:ilvl w:val="0"/>
          <w:numId w:val="79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303B14">
        <w:rPr>
          <w:rFonts w:ascii="Times New Roman" w:hAnsi="Times New Roman"/>
          <w:sz w:val="28"/>
          <w:szCs w:val="28"/>
          <w:lang w:eastAsia="ko-KR"/>
        </w:rPr>
        <w:t>физический метод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03B14">
        <w:rPr>
          <w:rFonts w:ascii="Times New Roman" w:hAnsi="Times New Roman"/>
          <w:sz w:val="28"/>
          <w:szCs w:val="28"/>
        </w:rPr>
        <w:t xml:space="preserve">9. Какие виды нефтепродуктов лучше растворяются в спиртах, чем в воде? </w:t>
      </w:r>
    </w:p>
    <w:p w:rsidR="00E230BE" w:rsidRPr="00303B14" w:rsidRDefault="00E230BE" w:rsidP="00530193">
      <w:pPr>
        <w:pStyle w:val="Heading5"/>
        <w:numPr>
          <w:ilvl w:val="0"/>
          <w:numId w:val="80"/>
        </w:numPr>
        <w:spacing w:line="276" w:lineRule="auto"/>
        <w:ind w:left="0" w:right="0" w:firstLine="0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бензин</w:t>
      </w:r>
    </w:p>
    <w:p w:rsidR="00E230BE" w:rsidRPr="00303B14" w:rsidRDefault="00E230BE" w:rsidP="00530193">
      <w:pPr>
        <w:numPr>
          <w:ilvl w:val="0"/>
          <w:numId w:val="80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керосин</w:t>
      </w:r>
    </w:p>
    <w:p w:rsidR="00E230BE" w:rsidRPr="00303B14" w:rsidRDefault="00E230BE" w:rsidP="00530193">
      <w:pPr>
        <w:numPr>
          <w:ilvl w:val="0"/>
          <w:numId w:val="80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дизельное топливо</w:t>
      </w:r>
    </w:p>
    <w:p w:rsidR="00E230BE" w:rsidRPr="00303B14" w:rsidRDefault="00E230BE" w:rsidP="00530193">
      <w:pPr>
        <w:numPr>
          <w:ilvl w:val="0"/>
          <w:numId w:val="80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моторное топливо</w:t>
      </w:r>
    </w:p>
    <w:p w:rsidR="00E230BE" w:rsidRPr="00303B14" w:rsidRDefault="00E230BE" w:rsidP="00530193">
      <w:pPr>
        <w:numPr>
          <w:ilvl w:val="0"/>
          <w:numId w:val="80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мазут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0. Какой прибор используется для определения цвета нефти?</w:t>
      </w:r>
    </w:p>
    <w:p w:rsidR="00E230BE" w:rsidRPr="00303B14" w:rsidRDefault="00E230BE" w:rsidP="00530193">
      <w:pPr>
        <w:pStyle w:val="BodyText3"/>
        <w:numPr>
          <w:ilvl w:val="0"/>
          <w:numId w:val="81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колориметры</w:t>
      </w:r>
    </w:p>
    <w:p w:rsidR="00E230BE" w:rsidRPr="00303B14" w:rsidRDefault="00E230BE" w:rsidP="00530193">
      <w:pPr>
        <w:pStyle w:val="BodyText3"/>
        <w:numPr>
          <w:ilvl w:val="0"/>
          <w:numId w:val="81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капилляры</w:t>
      </w:r>
    </w:p>
    <w:p w:rsidR="00E230BE" w:rsidRPr="00303B14" w:rsidRDefault="00E230BE" w:rsidP="00530193">
      <w:pPr>
        <w:pStyle w:val="BodyText3"/>
        <w:numPr>
          <w:ilvl w:val="0"/>
          <w:numId w:val="81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пикномерты</w:t>
      </w:r>
    </w:p>
    <w:p w:rsidR="00E230BE" w:rsidRPr="00303B14" w:rsidRDefault="00E230BE" w:rsidP="00530193">
      <w:pPr>
        <w:pStyle w:val="BodyText3"/>
        <w:numPr>
          <w:ilvl w:val="0"/>
          <w:numId w:val="81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прибор "КиШ"</w:t>
      </w:r>
    </w:p>
    <w:p w:rsidR="00E230BE" w:rsidRPr="00303B14" w:rsidRDefault="00E230BE" w:rsidP="00530193">
      <w:pPr>
        <w:pStyle w:val="BodyText3"/>
        <w:numPr>
          <w:ilvl w:val="0"/>
          <w:numId w:val="81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прибор рефрактомеры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1. Каким прибором определяют показатели преломления и дисперсию нефтепродуктов?</w:t>
      </w:r>
    </w:p>
    <w:p w:rsidR="00E230BE" w:rsidRPr="00303B14" w:rsidRDefault="00E230BE" w:rsidP="00530193">
      <w:pPr>
        <w:pStyle w:val="BodyText3"/>
        <w:numPr>
          <w:ilvl w:val="0"/>
          <w:numId w:val="82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рефрактомеры</w:t>
      </w:r>
    </w:p>
    <w:p w:rsidR="00E230BE" w:rsidRPr="00303B14" w:rsidRDefault="00E230BE" w:rsidP="00530193">
      <w:pPr>
        <w:pStyle w:val="BodyText3"/>
        <w:numPr>
          <w:ilvl w:val="0"/>
          <w:numId w:val="82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колориметры</w:t>
      </w:r>
    </w:p>
    <w:p w:rsidR="00E230BE" w:rsidRPr="00303B14" w:rsidRDefault="00E230BE" w:rsidP="00530193">
      <w:pPr>
        <w:pStyle w:val="BodyText3"/>
        <w:numPr>
          <w:ilvl w:val="0"/>
          <w:numId w:val="82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капилляры</w:t>
      </w:r>
    </w:p>
    <w:p w:rsidR="00E230BE" w:rsidRPr="00303B14" w:rsidRDefault="00E230BE" w:rsidP="00530193">
      <w:pPr>
        <w:pStyle w:val="BodyText3"/>
        <w:numPr>
          <w:ilvl w:val="0"/>
          <w:numId w:val="82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пикномеры</w:t>
      </w:r>
    </w:p>
    <w:p w:rsidR="00E230BE" w:rsidRPr="00303B14" w:rsidRDefault="00E230BE" w:rsidP="00530193">
      <w:pPr>
        <w:pStyle w:val="BodyText3"/>
        <w:numPr>
          <w:ilvl w:val="0"/>
          <w:numId w:val="82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прибор "КиШ"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2. В чем заключается сущность физических методов подготовки природных и попутных нефтяных газов?</w:t>
      </w:r>
    </w:p>
    <w:p w:rsidR="00E230BE" w:rsidRPr="00303B14" w:rsidRDefault="00E230BE" w:rsidP="00530193">
      <w:pPr>
        <w:pStyle w:val="BodyText3"/>
        <w:numPr>
          <w:ilvl w:val="0"/>
          <w:numId w:val="83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физических методов подготовки природных и попутных газов заключается в очистке их от механических примесей, сероводорода, двуокиси углерода и влаги</w:t>
      </w:r>
    </w:p>
    <w:p w:rsidR="00E230BE" w:rsidRPr="00303B14" w:rsidRDefault="00E230BE" w:rsidP="00530193">
      <w:pPr>
        <w:pStyle w:val="BodyText3"/>
        <w:numPr>
          <w:ilvl w:val="0"/>
          <w:numId w:val="83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физических методов подготовки газов заключается выделении технических чистых индивидуальных углеводородов</w:t>
      </w:r>
    </w:p>
    <w:p w:rsidR="00E230BE" w:rsidRPr="00303B14" w:rsidRDefault="00E230BE" w:rsidP="00530193">
      <w:pPr>
        <w:pStyle w:val="BodyText3"/>
        <w:numPr>
          <w:ilvl w:val="0"/>
          <w:numId w:val="83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физических методов подготовки природных и попутных газов заключается в получении бензиновых фракций</w:t>
      </w:r>
    </w:p>
    <w:p w:rsidR="00E230BE" w:rsidRPr="00303B14" w:rsidRDefault="00E230BE" w:rsidP="00530193">
      <w:pPr>
        <w:pStyle w:val="BodyText3"/>
        <w:numPr>
          <w:ilvl w:val="0"/>
          <w:numId w:val="83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физических методов подготовки природных и попутных газов заключается в их ректификации на установке АТ</w:t>
      </w:r>
    </w:p>
    <w:p w:rsidR="00E230BE" w:rsidRPr="00303B14" w:rsidRDefault="00E230BE" w:rsidP="00530193">
      <w:pPr>
        <w:pStyle w:val="BodyText3"/>
        <w:numPr>
          <w:ilvl w:val="0"/>
          <w:numId w:val="83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физических методов подготовки природных и попутных газов заключается в переработки их на установке ГФУ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3. В чем заключается сущность физических методов переработки природных и попутных газов?</w:t>
      </w:r>
    </w:p>
    <w:p w:rsidR="00E230BE" w:rsidRPr="00303B14" w:rsidRDefault="00E230BE" w:rsidP="00530193">
      <w:pPr>
        <w:pStyle w:val="BodyText3"/>
        <w:numPr>
          <w:ilvl w:val="0"/>
          <w:numId w:val="8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методы переработки природных и попутных газов заключается в выделении и стабилизации газового бензина и в получении технически чистых индивидуальных углеводородов</w:t>
      </w:r>
    </w:p>
    <w:p w:rsidR="00E230BE" w:rsidRPr="00303B14" w:rsidRDefault="00E230BE" w:rsidP="00530193">
      <w:pPr>
        <w:pStyle w:val="BodyText3"/>
        <w:numPr>
          <w:ilvl w:val="0"/>
          <w:numId w:val="8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методы переработки природных и попутных газов заключается в получении высококипящих нефтяных фракции</w:t>
      </w:r>
    </w:p>
    <w:p w:rsidR="00E230BE" w:rsidRPr="00303B14" w:rsidRDefault="00E230BE" w:rsidP="00530193">
      <w:pPr>
        <w:pStyle w:val="BodyText3"/>
        <w:numPr>
          <w:ilvl w:val="0"/>
          <w:numId w:val="8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методы переработки природных и попутных газов заключается в очистке их от механических примесей</w:t>
      </w:r>
    </w:p>
    <w:p w:rsidR="00E230BE" w:rsidRPr="00303B14" w:rsidRDefault="00E230BE" w:rsidP="00530193">
      <w:pPr>
        <w:pStyle w:val="BodyText3"/>
        <w:numPr>
          <w:ilvl w:val="0"/>
          <w:numId w:val="8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методы переработки природных и попутных газов заключается в очистке их от солей, и воды</w:t>
      </w:r>
    </w:p>
    <w:p w:rsidR="00E230BE" w:rsidRPr="00303B14" w:rsidRDefault="00E230BE" w:rsidP="00530193">
      <w:pPr>
        <w:pStyle w:val="BodyText3"/>
        <w:numPr>
          <w:ilvl w:val="0"/>
          <w:numId w:val="84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сущность методы переработки природных и попутных газов заключается в их очистке от индивидуальных углеводородов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4. Какой аппарат используют для очистки газов от механических примесей?</w:t>
      </w:r>
    </w:p>
    <w:p w:rsidR="00E230BE" w:rsidRPr="00303B14" w:rsidRDefault="00E230BE" w:rsidP="00530193">
      <w:pPr>
        <w:pStyle w:val="BodyText3"/>
        <w:numPr>
          <w:ilvl w:val="0"/>
          <w:numId w:val="8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циклоны, осадительный аппарат, электрофильтр</w:t>
      </w:r>
    </w:p>
    <w:p w:rsidR="00E230BE" w:rsidRPr="00303B14" w:rsidRDefault="00E230BE" w:rsidP="00530193">
      <w:pPr>
        <w:pStyle w:val="BodyText3"/>
        <w:numPr>
          <w:ilvl w:val="0"/>
          <w:numId w:val="8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ректификационная колонна, стабилизатор</w:t>
      </w:r>
    </w:p>
    <w:p w:rsidR="00E230BE" w:rsidRPr="00303B14" w:rsidRDefault="00E230BE" w:rsidP="00530193">
      <w:pPr>
        <w:pStyle w:val="BodyText3"/>
        <w:numPr>
          <w:ilvl w:val="0"/>
          <w:numId w:val="8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вакуумная колонна, электроцентрифуга</w:t>
      </w:r>
    </w:p>
    <w:p w:rsidR="00E230BE" w:rsidRPr="00303B14" w:rsidRDefault="00E230BE" w:rsidP="00530193">
      <w:pPr>
        <w:pStyle w:val="BodyText3"/>
        <w:numPr>
          <w:ilvl w:val="0"/>
          <w:numId w:val="8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отпарная колонна, стриппинг</w:t>
      </w:r>
    </w:p>
    <w:p w:rsidR="00E230BE" w:rsidRPr="00303B14" w:rsidRDefault="00E230BE" w:rsidP="00530193">
      <w:pPr>
        <w:pStyle w:val="BodyText3"/>
        <w:numPr>
          <w:ilvl w:val="0"/>
          <w:numId w:val="85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трубчатая печь, конденсатор-холодильник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5. Что используется при осушке газов?</w:t>
      </w:r>
    </w:p>
    <w:p w:rsidR="00E230BE" w:rsidRPr="00303B14" w:rsidRDefault="00E230BE" w:rsidP="00530193">
      <w:pPr>
        <w:pStyle w:val="BodyText3"/>
        <w:numPr>
          <w:ilvl w:val="0"/>
          <w:numId w:val="8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используется жидкие и твердые поглатители</w:t>
      </w:r>
    </w:p>
    <w:p w:rsidR="00E230BE" w:rsidRPr="00303B14" w:rsidRDefault="00E230BE" w:rsidP="00530193">
      <w:pPr>
        <w:pStyle w:val="BodyText3"/>
        <w:numPr>
          <w:ilvl w:val="0"/>
          <w:numId w:val="8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используется катализаторы, реагенты</w:t>
      </w:r>
    </w:p>
    <w:p w:rsidR="00E230BE" w:rsidRPr="00303B14" w:rsidRDefault="00E230BE" w:rsidP="00530193">
      <w:pPr>
        <w:pStyle w:val="BodyText3"/>
        <w:numPr>
          <w:ilvl w:val="0"/>
          <w:numId w:val="8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используется растворители, регенты</w:t>
      </w:r>
    </w:p>
    <w:p w:rsidR="00E230BE" w:rsidRPr="00303B14" w:rsidRDefault="00E230BE" w:rsidP="00530193">
      <w:pPr>
        <w:pStyle w:val="BodyText3"/>
        <w:numPr>
          <w:ilvl w:val="0"/>
          <w:numId w:val="8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используется бензины, спиртовые растворы</w:t>
      </w:r>
    </w:p>
    <w:p w:rsidR="00E230BE" w:rsidRPr="00303B14" w:rsidRDefault="00E230BE" w:rsidP="00530193">
      <w:pPr>
        <w:pStyle w:val="BodyText3"/>
        <w:numPr>
          <w:ilvl w:val="0"/>
          <w:numId w:val="86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используется технологические печи, пароподогреватели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6. Назовите жидкие поглотители для осушки газов?</w:t>
      </w:r>
    </w:p>
    <w:p w:rsidR="00E230BE" w:rsidRPr="00303B14" w:rsidRDefault="00E230BE" w:rsidP="00530193">
      <w:pPr>
        <w:pStyle w:val="BodyText3"/>
        <w:numPr>
          <w:ilvl w:val="0"/>
          <w:numId w:val="8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диэтиленгликоль, триэтиленгликоль</w:t>
      </w:r>
    </w:p>
    <w:p w:rsidR="00E230BE" w:rsidRPr="00303B14" w:rsidRDefault="00E230BE" w:rsidP="00530193">
      <w:pPr>
        <w:pStyle w:val="BodyText3"/>
        <w:numPr>
          <w:ilvl w:val="0"/>
          <w:numId w:val="8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этанол, метанол</w:t>
      </w:r>
    </w:p>
    <w:p w:rsidR="00E230BE" w:rsidRPr="00303B14" w:rsidRDefault="00E230BE" w:rsidP="00530193">
      <w:pPr>
        <w:pStyle w:val="BodyText3"/>
        <w:numPr>
          <w:ilvl w:val="0"/>
          <w:numId w:val="8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жидкий пропан, жидкий азот</w:t>
      </w:r>
    </w:p>
    <w:p w:rsidR="00E230BE" w:rsidRPr="00303B14" w:rsidRDefault="00E230BE" w:rsidP="00530193">
      <w:pPr>
        <w:pStyle w:val="BodyText3"/>
        <w:numPr>
          <w:ilvl w:val="0"/>
          <w:numId w:val="8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спирты, кетоны бензины</w:t>
      </w:r>
    </w:p>
    <w:p w:rsidR="00E230BE" w:rsidRPr="00303B14" w:rsidRDefault="00E230BE" w:rsidP="00530193">
      <w:pPr>
        <w:pStyle w:val="BodyText3"/>
        <w:numPr>
          <w:ilvl w:val="0"/>
          <w:numId w:val="87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бензол, толуол, ксилол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7. Какими методами выделяют из нефтяного газа газовый бензин?</w:t>
      </w:r>
    </w:p>
    <w:p w:rsidR="00E230BE" w:rsidRPr="00303B14" w:rsidRDefault="00E230BE" w:rsidP="00530193">
      <w:pPr>
        <w:pStyle w:val="BodyText3"/>
        <w:numPr>
          <w:ilvl w:val="0"/>
          <w:numId w:val="8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газовый бензин выделяют из нефтяного газа компрессионным, адсорбционным, абсорбционным низкотемпературным методами</w:t>
      </w:r>
    </w:p>
    <w:p w:rsidR="00E230BE" w:rsidRPr="00303B14" w:rsidRDefault="00E230BE" w:rsidP="00530193">
      <w:pPr>
        <w:pStyle w:val="BodyText3"/>
        <w:numPr>
          <w:ilvl w:val="0"/>
          <w:numId w:val="8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газовый бензин выделяют из нефтяного газа ректификационным, ротационным, регенерационным методами</w:t>
      </w:r>
    </w:p>
    <w:p w:rsidR="00E230BE" w:rsidRPr="00303B14" w:rsidRDefault="00E230BE" w:rsidP="00530193">
      <w:pPr>
        <w:pStyle w:val="BodyText3"/>
        <w:numPr>
          <w:ilvl w:val="0"/>
          <w:numId w:val="8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газовый бензин выделяют из нефтяного газа циклическим, механическим, технологическим методом</w:t>
      </w:r>
    </w:p>
    <w:p w:rsidR="00E230BE" w:rsidRPr="00303B14" w:rsidRDefault="00E230BE" w:rsidP="00530193">
      <w:pPr>
        <w:pStyle w:val="BodyText3"/>
        <w:numPr>
          <w:ilvl w:val="0"/>
          <w:numId w:val="8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газовый бензин выделяют из нефтяного газа раздроблением углеводородов, нагреванием, конденсационным методом</w:t>
      </w:r>
    </w:p>
    <w:p w:rsidR="00E230BE" w:rsidRPr="00303B14" w:rsidRDefault="00E230BE" w:rsidP="00530193">
      <w:pPr>
        <w:pStyle w:val="BodyText3"/>
        <w:numPr>
          <w:ilvl w:val="0"/>
          <w:numId w:val="88"/>
        </w:numPr>
        <w:tabs>
          <w:tab w:val="left" w:pos="368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3B14">
        <w:rPr>
          <w:rFonts w:ascii="Times New Roman" w:hAnsi="Times New Roman"/>
          <w:sz w:val="28"/>
          <w:szCs w:val="28"/>
        </w:rPr>
        <w:t>газовый бензин выделяют из нефтяного газа путем атмосферной, вакуумной, азеотропной перегонки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8. Когда применяется компрессионный метод выделении газового бензина?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Pr="00303B14">
        <w:rPr>
          <w:rFonts w:ascii="Times New Roman" w:hAnsi="Times New Roman"/>
          <w:sz w:val="28"/>
          <w:szCs w:val="28"/>
        </w:rPr>
        <w:t>для отбензинования жирных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Pr="00303B14">
        <w:rPr>
          <w:rFonts w:ascii="Times New Roman" w:hAnsi="Times New Roman"/>
          <w:sz w:val="28"/>
          <w:szCs w:val="28"/>
        </w:rPr>
        <w:t>для отбензинования природных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Pr="00303B14">
        <w:rPr>
          <w:rFonts w:ascii="Times New Roman" w:hAnsi="Times New Roman"/>
          <w:sz w:val="28"/>
          <w:szCs w:val="28"/>
        </w:rPr>
        <w:t>для отбензинования попутных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Д. </w:t>
      </w:r>
      <w:r w:rsidRPr="00303B14">
        <w:rPr>
          <w:rFonts w:ascii="Times New Roman" w:hAnsi="Times New Roman"/>
          <w:sz w:val="28"/>
          <w:szCs w:val="28"/>
        </w:rPr>
        <w:t>для отбензинования сухих газов</w:t>
      </w:r>
    </w:p>
    <w:p w:rsidR="00E230BE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 </w:t>
      </w:r>
      <w:r w:rsidRPr="00303B14">
        <w:rPr>
          <w:rFonts w:ascii="Times New Roman" w:hAnsi="Times New Roman"/>
          <w:sz w:val="28"/>
          <w:szCs w:val="28"/>
        </w:rPr>
        <w:t>для отбензинования влажных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B14">
        <w:rPr>
          <w:rFonts w:ascii="Times New Roman" w:hAnsi="Times New Roman"/>
          <w:sz w:val="28"/>
          <w:szCs w:val="28"/>
        </w:rPr>
        <w:t>9. Когда применяется адсорбционный метод и для отбензинования каких газов?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r w:rsidRPr="00303B14">
        <w:rPr>
          <w:rFonts w:ascii="Times New Roman" w:hAnsi="Times New Roman"/>
          <w:sz w:val="28"/>
          <w:szCs w:val="28"/>
        </w:rPr>
        <w:t>для отбензинования тощих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Pr="00303B14">
        <w:rPr>
          <w:rFonts w:ascii="Times New Roman" w:hAnsi="Times New Roman"/>
          <w:sz w:val="28"/>
          <w:szCs w:val="28"/>
        </w:rPr>
        <w:t>для отбенования жирных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Pr="00303B14">
        <w:rPr>
          <w:rFonts w:ascii="Times New Roman" w:hAnsi="Times New Roman"/>
          <w:sz w:val="28"/>
          <w:szCs w:val="28"/>
        </w:rPr>
        <w:t>для отбензинования сухих газов</w:t>
      </w:r>
    </w:p>
    <w:p w:rsidR="00E230BE" w:rsidRPr="00303B14" w:rsidRDefault="00E230BE" w:rsidP="00303B14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Д. </w:t>
      </w:r>
      <w:r w:rsidRPr="00303B14">
        <w:rPr>
          <w:rFonts w:ascii="Times New Roman" w:hAnsi="Times New Roman"/>
          <w:sz w:val="28"/>
          <w:szCs w:val="28"/>
        </w:rPr>
        <w:t>для отбензинования легких газов</w:t>
      </w:r>
    </w:p>
    <w:p w:rsidR="00E230BE" w:rsidRPr="00303B14" w:rsidRDefault="00E230BE" w:rsidP="004B0348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 </w:t>
      </w:r>
      <w:r w:rsidRPr="00303B14">
        <w:rPr>
          <w:rFonts w:ascii="Times New Roman" w:hAnsi="Times New Roman"/>
          <w:sz w:val="28"/>
          <w:szCs w:val="28"/>
        </w:rPr>
        <w:t>для отбензинования тяжелых газов</w:t>
      </w:r>
    </w:p>
    <w:p w:rsidR="00E230BE" w:rsidRPr="00303B14" w:rsidRDefault="00E230BE" w:rsidP="00303B14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90</w:t>
      </w:r>
      <w:r w:rsidRPr="00303B14">
        <w:rPr>
          <w:rFonts w:ascii="Times New Roman" w:hAnsi="Times New Roman"/>
          <w:sz w:val="28"/>
          <w:szCs w:val="28"/>
        </w:rPr>
        <w:t>. Когда применяется низкотемпературный метод выделения газового бензина?</w:t>
      </w:r>
    </w:p>
    <w:p w:rsidR="00E230BE" w:rsidRPr="00303B14" w:rsidRDefault="00E230BE" w:rsidP="004B0348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А. </w:t>
      </w:r>
      <w:r w:rsidRPr="00303B14">
        <w:rPr>
          <w:rFonts w:ascii="Times New Roman" w:hAnsi="Times New Roman"/>
          <w:sz w:val="28"/>
          <w:szCs w:val="28"/>
          <w:lang w:eastAsia="ko-KR"/>
        </w:rPr>
        <w:t>п</w:t>
      </w:r>
      <w:r w:rsidRPr="00303B14">
        <w:rPr>
          <w:rFonts w:ascii="Times New Roman" w:hAnsi="Times New Roman"/>
          <w:sz w:val="28"/>
          <w:szCs w:val="28"/>
        </w:rPr>
        <w:t>рименяется, когда требуется глубокое извлечение пропана, этана и редких газов</w:t>
      </w:r>
    </w:p>
    <w:p w:rsidR="00E230BE" w:rsidRPr="00303B14" w:rsidRDefault="00E230BE" w:rsidP="004B0348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Pr="00303B14">
        <w:rPr>
          <w:rFonts w:ascii="Times New Roman" w:hAnsi="Times New Roman"/>
          <w:sz w:val="28"/>
          <w:szCs w:val="28"/>
        </w:rPr>
        <w:t>применяется, когда требуется переработки жирных газов</w:t>
      </w:r>
    </w:p>
    <w:p w:rsidR="00E230BE" w:rsidRPr="00303B14" w:rsidRDefault="00E230BE" w:rsidP="004B0348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Pr="00303B14">
        <w:rPr>
          <w:rFonts w:ascii="Times New Roman" w:hAnsi="Times New Roman"/>
          <w:sz w:val="28"/>
          <w:szCs w:val="28"/>
        </w:rPr>
        <w:t>применяется, когда требуется переработки сухих газов</w:t>
      </w:r>
    </w:p>
    <w:p w:rsidR="00E230BE" w:rsidRPr="00303B14" w:rsidRDefault="00E230BE" w:rsidP="004B0348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Pr="00303B14">
        <w:rPr>
          <w:rFonts w:ascii="Times New Roman" w:hAnsi="Times New Roman"/>
          <w:sz w:val="28"/>
          <w:szCs w:val="28"/>
        </w:rPr>
        <w:t>применяется, когда требуется переработки влажных газов</w:t>
      </w:r>
    </w:p>
    <w:p w:rsidR="00E230BE" w:rsidRPr="00303B14" w:rsidRDefault="00E230BE" w:rsidP="004B0348">
      <w:pPr>
        <w:pStyle w:val="BodyText3"/>
        <w:tabs>
          <w:tab w:val="left" w:pos="368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Pr="00303B14">
        <w:rPr>
          <w:rFonts w:ascii="Times New Roman" w:hAnsi="Times New Roman"/>
          <w:sz w:val="28"/>
          <w:szCs w:val="28"/>
        </w:rPr>
        <w:t>применяется когда требуется переработки природных газов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91. </w:t>
      </w:r>
      <w:r w:rsidRPr="00171425">
        <w:rPr>
          <w:rFonts w:ascii="Times New Roman" w:hAnsi="Times New Roman"/>
          <w:sz w:val="28"/>
          <w:szCs w:val="28"/>
        </w:rPr>
        <w:t>Назовите процессы стабилизации газового бензина?</w:t>
      </w:r>
    </w:p>
    <w:p w:rsidR="00E230BE" w:rsidRPr="00171425" w:rsidRDefault="00E230BE" w:rsidP="00530193">
      <w:pPr>
        <w:pStyle w:val="BodyText3"/>
        <w:numPr>
          <w:ilvl w:val="0"/>
          <w:numId w:val="9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различают процессы стабилизации: 1) с получением стабильного газового бензина и сжиженных газов; 2) с получением газового бензина и чистых индивидуальных углеводородов</w:t>
      </w:r>
    </w:p>
    <w:p w:rsidR="00E230BE" w:rsidRPr="00171425" w:rsidRDefault="00E230BE" w:rsidP="00530193">
      <w:pPr>
        <w:pStyle w:val="BodyText3"/>
        <w:numPr>
          <w:ilvl w:val="0"/>
          <w:numId w:val="9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различают процессы стабилизации: 1) жирных газов; 2) сухих газов</w:t>
      </w:r>
    </w:p>
    <w:p w:rsidR="00E230BE" w:rsidRPr="00171425" w:rsidRDefault="00E230BE" w:rsidP="00530193">
      <w:pPr>
        <w:pStyle w:val="BodyText3"/>
        <w:numPr>
          <w:ilvl w:val="0"/>
          <w:numId w:val="9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различают процессы стабилизации: 1) с получением легких газов; 2) с получением тяжелых газов</w:t>
      </w:r>
    </w:p>
    <w:p w:rsidR="00E230BE" w:rsidRPr="00171425" w:rsidRDefault="00E230BE" w:rsidP="00530193">
      <w:pPr>
        <w:pStyle w:val="BodyText3"/>
        <w:numPr>
          <w:ilvl w:val="0"/>
          <w:numId w:val="9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различают процессы стабилизации 1) с получением нефте-газоконденсатов; 2) с получением газоконденсатов</w:t>
      </w:r>
    </w:p>
    <w:p w:rsidR="00E230BE" w:rsidRPr="00171425" w:rsidRDefault="00E230BE" w:rsidP="00530193">
      <w:pPr>
        <w:pStyle w:val="BodyText3"/>
        <w:numPr>
          <w:ilvl w:val="0"/>
          <w:numId w:val="9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различают процессы стабилизации: 1) индивидуальных газов;  2) жирных газов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92</w:t>
      </w:r>
      <w:r w:rsidRPr="00171425">
        <w:rPr>
          <w:rFonts w:ascii="Times New Roman" w:hAnsi="Times New Roman"/>
          <w:sz w:val="28"/>
          <w:szCs w:val="28"/>
        </w:rPr>
        <w:t>. Что такое критическая температура растворения – КТР?</w:t>
      </w:r>
    </w:p>
    <w:p w:rsidR="00E230BE" w:rsidRPr="00171425" w:rsidRDefault="00E230BE" w:rsidP="00530193">
      <w:pPr>
        <w:pStyle w:val="BodyText3"/>
        <w:numPr>
          <w:ilvl w:val="0"/>
          <w:numId w:val="9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температура, при которой система растворитель – углеводороды становится однофазной, называется критической температурой растворение – КТР</w:t>
      </w:r>
    </w:p>
    <w:p w:rsidR="00E230BE" w:rsidRPr="00171425" w:rsidRDefault="00E230BE" w:rsidP="00530193">
      <w:pPr>
        <w:pStyle w:val="BodyText3"/>
        <w:numPr>
          <w:ilvl w:val="0"/>
          <w:numId w:val="9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температура, при которой система растворитель – углеводород образуют двухфазную систему называется критической температурой растворение – КТР</w:t>
      </w:r>
    </w:p>
    <w:p w:rsidR="00E230BE" w:rsidRPr="00171425" w:rsidRDefault="00E230BE" w:rsidP="00530193">
      <w:pPr>
        <w:pStyle w:val="BodyText3"/>
        <w:numPr>
          <w:ilvl w:val="0"/>
          <w:numId w:val="9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температура, при которой система растворитель – углеводород образуют многофазную систему, называется критической температурой растворение – КТР</w:t>
      </w:r>
    </w:p>
    <w:p w:rsidR="00E230BE" w:rsidRPr="00171425" w:rsidRDefault="00E230BE" w:rsidP="00530193">
      <w:pPr>
        <w:pStyle w:val="BodyText3"/>
        <w:numPr>
          <w:ilvl w:val="0"/>
          <w:numId w:val="9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температура, при которой система растворитель – углеводород образуют трехфазную систему называется – КТР</w:t>
      </w:r>
    </w:p>
    <w:p w:rsidR="00E230BE" w:rsidRPr="00171425" w:rsidRDefault="00E230BE" w:rsidP="00530193">
      <w:pPr>
        <w:pStyle w:val="BodyText3"/>
        <w:numPr>
          <w:ilvl w:val="0"/>
          <w:numId w:val="9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температура, при которой система растворитель – углеводород образуют четырехфазную систему называется – КТР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171425">
        <w:rPr>
          <w:rFonts w:ascii="Times New Roman" w:hAnsi="Times New Roman"/>
          <w:sz w:val="28"/>
          <w:szCs w:val="28"/>
        </w:rPr>
        <w:t>3. К чему приводит детонация?</w:t>
      </w:r>
    </w:p>
    <w:p w:rsidR="00E230BE" w:rsidRPr="00171425" w:rsidRDefault="00E230BE" w:rsidP="00530193">
      <w:pPr>
        <w:pStyle w:val="BodyText3"/>
        <w:numPr>
          <w:ilvl w:val="0"/>
          <w:numId w:val="9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детонация приводит к перегреву двигателя снижению его мощности, разрушению деталей шатунно-поршневой группы</w:t>
      </w:r>
    </w:p>
    <w:p w:rsidR="00E230BE" w:rsidRPr="00171425" w:rsidRDefault="00E230BE" w:rsidP="00530193">
      <w:pPr>
        <w:pStyle w:val="BodyText3"/>
        <w:numPr>
          <w:ilvl w:val="0"/>
          <w:numId w:val="9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детонация приводит к перегреву двигателя и снижению давления</w:t>
      </w:r>
    </w:p>
    <w:p w:rsidR="00E230BE" w:rsidRPr="00171425" w:rsidRDefault="00E230BE" w:rsidP="00530193">
      <w:pPr>
        <w:pStyle w:val="BodyText3"/>
        <w:numPr>
          <w:ilvl w:val="0"/>
          <w:numId w:val="9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детонация приводит к перегреву двигателя и снижению давления и расходу бензина</w:t>
      </w:r>
    </w:p>
    <w:p w:rsidR="00E230BE" w:rsidRPr="00171425" w:rsidRDefault="00E230BE" w:rsidP="00530193">
      <w:pPr>
        <w:pStyle w:val="BodyText3"/>
        <w:numPr>
          <w:ilvl w:val="0"/>
          <w:numId w:val="9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детонация приводит к снижению давления и разрушению тормозной системы</w:t>
      </w:r>
    </w:p>
    <w:p w:rsidR="00E230BE" w:rsidRPr="00171425" w:rsidRDefault="00E230BE" w:rsidP="00530193">
      <w:pPr>
        <w:pStyle w:val="BodyText3"/>
        <w:numPr>
          <w:ilvl w:val="0"/>
          <w:numId w:val="9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детонация приводит к снижению мощности и разрушению температурного режима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94.</w:t>
      </w:r>
      <w:r w:rsidRPr="00171425">
        <w:rPr>
          <w:rFonts w:ascii="Times New Roman" w:hAnsi="Times New Roman"/>
          <w:sz w:val="28"/>
          <w:szCs w:val="28"/>
        </w:rPr>
        <w:t>Как делятся по внутреннему устройству ректификационные колонны?</w:t>
      </w:r>
    </w:p>
    <w:p w:rsidR="00E230BE" w:rsidRPr="00171425" w:rsidRDefault="00E230BE" w:rsidP="00530193">
      <w:pPr>
        <w:pStyle w:val="BodyText3"/>
        <w:numPr>
          <w:ilvl w:val="0"/>
          <w:numId w:val="9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насадочные, тарельчатые, роторные</w:t>
      </w:r>
    </w:p>
    <w:p w:rsidR="00E230BE" w:rsidRPr="00171425" w:rsidRDefault="00E230BE" w:rsidP="00530193">
      <w:pPr>
        <w:pStyle w:val="BodyText3"/>
        <w:numPr>
          <w:ilvl w:val="0"/>
          <w:numId w:val="9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простые и сложные</w:t>
      </w:r>
    </w:p>
    <w:p w:rsidR="00E230BE" w:rsidRPr="00171425" w:rsidRDefault="00E230BE" w:rsidP="00530193">
      <w:pPr>
        <w:pStyle w:val="BodyText3"/>
        <w:numPr>
          <w:ilvl w:val="0"/>
          <w:numId w:val="9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однократные и многократные</w:t>
      </w:r>
    </w:p>
    <w:p w:rsidR="00E230BE" w:rsidRPr="00171425" w:rsidRDefault="00E230BE" w:rsidP="00530193">
      <w:pPr>
        <w:pStyle w:val="BodyText3"/>
        <w:numPr>
          <w:ilvl w:val="0"/>
          <w:numId w:val="9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одноступенчатые и многоступенчатые</w:t>
      </w:r>
    </w:p>
    <w:p w:rsidR="00E230BE" w:rsidRPr="00171425" w:rsidRDefault="00E230BE" w:rsidP="00530193">
      <w:pPr>
        <w:pStyle w:val="BodyText3"/>
        <w:numPr>
          <w:ilvl w:val="0"/>
          <w:numId w:val="9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трехступенчатые и четырехступенчатые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95</w:t>
      </w:r>
      <w:r w:rsidRPr="00171425">
        <w:rPr>
          <w:rFonts w:ascii="Times New Roman" w:hAnsi="Times New Roman"/>
          <w:sz w:val="28"/>
          <w:szCs w:val="28"/>
        </w:rPr>
        <w:t>. Для чего пользуется теплообменники типа "труба в трубе" и кожухотрубчатые теплообменники</w:t>
      </w:r>
    </w:p>
    <w:p w:rsidR="00E230BE" w:rsidRPr="00171425" w:rsidRDefault="00E230BE" w:rsidP="00530193">
      <w:pPr>
        <w:pStyle w:val="BodyText3"/>
        <w:numPr>
          <w:ilvl w:val="0"/>
          <w:numId w:val="9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регенерации тепла</w:t>
      </w:r>
    </w:p>
    <w:p w:rsidR="00E230BE" w:rsidRPr="00171425" w:rsidRDefault="00E230BE" w:rsidP="00530193">
      <w:pPr>
        <w:pStyle w:val="BodyText3"/>
        <w:numPr>
          <w:ilvl w:val="0"/>
          <w:numId w:val="9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подачи тепла</w:t>
      </w:r>
    </w:p>
    <w:p w:rsidR="00E230BE" w:rsidRPr="00171425" w:rsidRDefault="00E230BE" w:rsidP="00530193">
      <w:pPr>
        <w:pStyle w:val="BodyText3"/>
        <w:numPr>
          <w:ilvl w:val="0"/>
          <w:numId w:val="9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передачи тепла</w:t>
      </w:r>
    </w:p>
    <w:p w:rsidR="00E230BE" w:rsidRPr="00171425" w:rsidRDefault="00E230BE" w:rsidP="00530193">
      <w:pPr>
        <w:pStyle w:val="BodyText3"/>
        <w:numPr>
          <w:ilvl w:val="0"/>
          <w:numId w:val="9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перевода тепла</w:t>
      </w:r>
    </w:p>
    <w:p w:rsidR="00E230BE" w:rsidRPr="00171425" w:rsidRDefault="00E230BE" w:rsidP="00530193">
      <w:pPr>
        <w:pStyle w:val="BodyText3"/>
        <w:numPr>
          <w:ilvl w:val="0"/>
          <w:numId w:val="9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потери тепла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96</w:t>
      </w:r>
      <w:r w:rsidRPr="00171425">
        <w:rPr>
          <w:rFonts w:ascii="Times New Roman" w:hAnsi="Times New Roman"/>
          <w:sz w:val="28"/>
          <w:szCs w:val="28"/>
        </w:rPr>
        <w:t>. Насколько охлаждает нефтепродуктов конденсатора воздушного охлаждения в летнее время?</w:t>
      </w:r>
    </w:p>
    <w:p w:rsidR="00E230BE" w:rsidRPr="00171425" w:rsidRDefault="00E230BE" w:rsidP="00530193">
      <w:pPr>
        <w:pStyle w:val="BodyText3"/>
        <w:numPr>
          <w:ilvl w:val="0"/>
          <w:numId w:val="9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примерно до 35ºС</w:t>
      </w:r>
    </w:p>
    <w:p w:rsidR="00E230BE" w:rsidRPr="00171425" w:rsidRDefault="00E230BE" w:rsidP="00530193">
      <w:pPr>
        <w:pStyle w:val="BodyText3"/>
        <w:numPr>
          <w:ilvl w:val="0"/>
          <w:numId w:val="9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примерно до 20ºС</w:t>
      </w:r>
    </w:p>
    <w:p w:rsidR="00E230BE" w:rsidRPr="00171425" w:rsidRDefault="00E230BE" w:rsidP="00530193">
      <w:pPr>
        <w:pStyle w:val="BodyText3"/>
        <w:numPr>
          <w:ilvl w:val="0"/>
          <w:numId w:val="9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примерно до 25ºС</w:t>
      </w:r>
    </w:p>
    <w:p w:rsidR="00E230BE" w:rsidRPr="00171425" w:rsidRDefault="00E230BE" w:rsidP="00530193">
      <w:pPr>
        <w:pStyle w:val="BodyText3"/>
        <w:numPr>
          <w:ilvl w:val="0"/>
          <w:numId w:val="9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примерно до 30ºС</w:t>
      </w:r>
    </w:p>
    <w:p w:rsidR="00E230BE" w:rsidRPr="00171425" w:rsidRDefault="00E230BE" w:rsidP="00530193">
      <w:pPr>
        <w:pStyle w:val="BodyText3"/>
        <w:numPr>
          <w:ilvl w:val="0"/>
          <w:numId w:val="9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примерно до 30-32ºС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97</w:t>
      </w:r>
      <w:r w:rsidRPr="00171425">
        <w:rPr>
          <w:rFonts w:ascii="Times New Roman" w:hAnsi="Times New Roman"/>
          <w:sz w:val="28"/>
          <w:szCs w:val="28"/>
          <w:lang w:eastAsia="ko-KR"/>
        </w:rPr>
        <w:t>. Как делятся печи по способу подачи тепла?</w:t>
      </w:r>
    </w:p>
    <w:p w:rsidR="00E230BE" w:rsidRPr="00171425" w:rsidRDefault="00E230BE" w:rsidP="00530193">
      <w:pPr>
        <w:pStyle w:val="BodyText3"/>
        <w:numPr>
          <w:ilvl w:val="0"/>
          <w:numId w:val="9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конвекционные, радиантно-конвекционные, радиантные</w:t>
      </w:r>
    </w:p>
    <w:p w:rsidR="00E230BE" w:rsidRPr="00171425" w:rsidRDefault="00E230BE" w:rsidP="00530193">
      <w:pPr>
        <w:pStyle w:val="BodyText3"/>
        <w:numPr>
          <w:ilvl w:val="0"/>
          <w:numId w:val="9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конвекционные и радиантные</w:t>
      </w:r>
    </w:p>
    <w:p w:rsidR="00E230BE" w:rsidRPr="00171425" w:rsidRDefault="00E230BE" w:rsidP="00530193">
      <w:pPr>
        <w:pStyle w:val="BodyText3"/>
        <w:numPr>
          <w:ilvl w:val="0"/>
          <w:numId w:val="9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конвекционные и не конвекционные</w:t>
      </w:r>
    </w:p>
    <w:p w:rsidR="00E230BE" w:rsidRPr="00171425" w:rsidRDefault="00E230BE" w:rsidP="00530193">
      <w:pPr>
        <w:pStyle w:val="BodyText3"/>
        <w:numPr>
          <w:ilvl w:val="0"/>
          <w:numId w:val="9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конвекционные и цилиндрические</w:t>
      </w:r>
    </w:p>
    <w:p w:rsidR="00E230BE" w:rsidRPr="00171425" w:rsidRDefault="00E230BE" w:rsidP="00530193">
      <w:pPr>
        <w:pStyle w:val="BodyText3"/>
        <w:numPr>
          <w:ilvl w:val="0"/>
          <w:numId w:val="99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вертикальные и цилиндрические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98. </w:t>
      </w:r>
      <w:r w:rsidRPr="00171425">
        <w:rPr>
          <w:rFonts w:ascii="Times New Roman" w:hAnsi="Times New Roman"/>
          <w:sz w:val="28"/>
          <w:szCs w:val="28"/>
        </w:rPr>
        <w:t xml:space="preserve"> Для чего служат компрессоры</w:t>
      </w:r>
    </w:p>
    <w:p w:rsidR="00E230BE" w:rsidRPr="00171425" w:rsidRDefault="00E230BE" w:rsidP="00530193">
      <w:pPr>
        <w:pStyle w:val="BodyText3"/>
        <w:numPr>
          <w:ilvl w:val="0"/>
          <w:numId w:val="10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статья и перемещения газов</w:t>
      </w:r>
    </w:p>
    <w:p w:rsidR="00E230BE" w:rsidRPr="00171425" w:rsidRDefault="00E230BE" w:rsidP="00530193">
      <w:pPr>
        <w:pStyle w:val="BodyText3"/>
        <w:numPr>
          <w:ilvl w:val="0"/>
          <w:numId w:val="10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статья и перемещения жидкости</w:t>
      </w:r>
    </w:p>
    <w:p w:rsidR="00E230BE" w:rsidRPr="00171425" w:rsidRDefault="00E230BE" w:rsidP="00530193">
      <w:pPr>
        <w:pStyle w:val="BodyText3"/>
        <w:numPr>
          <w:ilvl w:val="0"/>
          <w:numId w:val="10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статья воды</w:t>
      </w:r>
    </w:p>
    <w:p w:rsidR="00E230BE" w:rsidRPr="00171425" w:rsidRDefault="00E230BE" w:rsidP="00530193">
      <w:pPr>
        <w:pStyle w:val="BodyText3"/>
        <w:numPr>
          <w:ilvl w:val="0"/>
          <w:numId w:val="10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статья нефтепродуктов</w:t>
      </w:r>
    </w:p>
    <w:p w:rsidR="00E230BE" w:rsidRPr="00171425" w:rsidRDefault="00E230BE" w:rsidP="00530193">
      <w:pPr>
        <w:pStyle w:val="BodyText3"/>
        <w:numPr>
          <w:ilvl w:val="0"/>
          <w:numId w:val="100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для статья нефтепродуктов и газов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99. </w:t>
      </w:r>
      <w:r w:rsidRPr="00171425">
        <w:rPr>
          <w:rFonts w:ascii="Times New Roman" w:hAnsi="Times New Roman"/>
          <w:sz w:val="28"/>
          <w:szCs w:val="28"/>
        </w:rPr>
        <w:t xml:space="preserve"> Какие способы удаления воды из нефти и разрушения эмульсии? </w:t>
      </w:r>
    </w:p>
    <w:p w:rsidR="00E230BE" w:rsidRPr="00171425" w:rsidRDefault="00E230BE" w:rsidP="00530193">
      <w:pPr>
        <w:pStyle w:val="BodyText3"/>
        <w:numPr>
          <w:ilvl w:val="0"/>
          <w:numId w:val="10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механический, термический, химический, термо-химический и электрический</w:t>
      </w:r>
    </w:p>
    <w:p w:rsidR="00E230BE" w:rsidRPr="00171425" w:rsidRDefault="00E230BE" w:rsidP="00530193">
      <w:pPr>
        <w:pStyle w:val="BodyText3"/>
        <w:numPr>
          <w:ilvl w:val="0"/>
          <w:numId w:val="10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химический</w:t>
      </w:r>
    </w:p>
    <w:p w:rsidR="00E230BE" w:rsidRPr="00171425" w:rsidRDefault="00E230BE" w:rsidP="00530193">
      <w:pPr>
        <w:pStyle w:val="BodyText3"/>
        <w:numPr>
          <w:ilvl w:val="0"/>
          <w:numId w:val="10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механический и электрический</w:t>
      </w:r>
    </w:p>
    <w:p w:rsidR="00E230BE" w:rsidRPr="00171425" w:rsidRDefault="00E230BE" w:rsidP="00530193">
      <w:pPr>
        <w:pStyle w:val="BodyText3"/>
        <w:numPr>
          <w:ilvl w:val="0"/>
          <w:numId w:val="10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физический и химический</w:t>
      </w:r>
    </w:p>
    <w:p w:rsidR="00E230BE" w:rsidRPr="00171425" w:rsidRDefault="00E230BE" w:rsidP="00530193">
      <w:pPr>
        <w:pStyle w:val="BodyText3"/>
        <w:numPr>
          <w:ilvl w:val="0"/>
          <w:numId w:val="101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физический и электрический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100. </w:t>
      </w:r>
      <w:r w:rsidRPr="00171425">
        <w:rPr>
          <w:rFonts w:ascii="Times New Roman" w:hAnsi="Times New Roman"/>
          <w:sz w:val="28"/>
          <w:szCs w:val="28"/>
        </w:rPr>
        <w:t xml:space="preserve"> Что происходит в аппаратах ЭЛОУ?</w:t>
      </w:r>
    </w:p>
    <w:p w:rsidR="00E230BE" w:rsidRPr="00171425" w:rsidRDefault="00E230BE" w:rsidP="00530193">
      <w:pPr>
        <w:pStyle w:val="BodyText3"/>
        <w:numPr>
          <w:ilvl w:val="0"/>
          <w:numId w:val="10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обезвоживание и обессоливание</w:t>
      </w:r>
    </w:p>
    <w:p w:rsidR="00E230BE" w:rsidRPr="00171425" w:rsidRDefault="00E230BE" w:rsidP="00530193">
      <w:pPr>
        <w:pStyle w:val="BodyText3"/>
        <w:numPr>
          <w:ilvl w:val="0"/>
          <w:numId w:val="10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испарение</w:t>
      </w:r>
    </w:p>
    <w:p w:rsidR="00E230BE" w:rsidRPr="00171425" w:rsidRDefault="00E230BE" w:rsidP="00530193">
      <w:pPr>
        <w:pStyle w:val="BodyText3"/>
        <w:numPr>
          <w:ilvl w:val="0"/>
          <w:numId w:val="10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дистилляция</w:t>
      </w:r>
    </w:p>
    <w:p w:rsidR="00E230BE" w:rsidRPr="00171425" w:rsidRDefault="00E230BE" w:rsidP="00530193">
      <w:pPr>
        <w:pStyle w:val="BodyText3"/>
        <w:numPr>
          <w:ilvl w:val="0"/>
          <w:numId w:val="10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отпарка</w:t>
      </w:r>
    </w:p>
    <w:p w:rsidR="00E230BE" w:rsidRPr="00171425" w:rsidRDefault="00E230BE" w:rsidP="00530193">
      <w:pPr>
        <w:pStyle w:val="BodyText3"/>
        <w:numPr>
          <w:ilvl w:val="0"/>
          <w:numId w:val="102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простая перегонка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101. </w:t>
      </w:r>
      <w:r w:rsidRPr="00171425">
        <w:rPr>
          <w:rFonts w:ascii="Times New Roman" w:hAnsi="Times New Roman"/>
          <w:sz w:val="28"/>
          <w:szCs w:val="28"/>
        </w:rPr>
        <w:t xml:space="preserve"> Из каких камер состоит трубчатая печь?</w:t>
      </w:r>
    </w:p>
    <w:p w:rsidR="00E230BE" w:rsidRPr="00171425" w:rsidRDefault="00E230BE" w:rsidP="00530193">
      <w:pPr>
        <w:pStyle w:val="BodyText3"/>
        <w:numPr>
          <w:ilvl w:val="0"/>
          <w:numId w:val="10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конвекционная и радиантная</w:t>
      </w:r>
    </w:p>
    <w:p w:rsidR="00E230BE" w:rsidRPr="00171425" w:rsidRDefault="00E230BE" w:rsidP="00530193">
      <w:pPr>
        <w:pStyle w:val="BodyText3"/>
        <w:numPr>
          <w:ilvl w:val="0"/>
          <w:numId w:val="10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вертикальная</w:t>
      </w:r>
    </w:p>
    <w:p w:rsidR="00E230BE" w:rsidRPr="00171425" w:rsidRDefault="00E230BE" w:rsidP="00530193">
      <w:pPr>
        <w:pStyle w:val="BodyText3"/>
        <w:numPr>
          <w:ilvl w:val="0"/>
          <w:numId w:val="10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многокамерная</w:t>
      </w:r>
    </w:p>
    <w:p w:rsidR="00E230BE" w:rsidRPr="00171425" w:rsidRDefault="00E230BE" w:rsidP="00530193">
      <w:pPr>
        <w:pStyle w:val="BodyText3"/>
        <w:numPr>
          <w:ilvl w:val="0"/>
          <w:numId w:val="10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коробчатая</w:t>
      </w:r>
    </w:p>
    <w:p w:rsidR="00E230BE" w:rsidRPr="00171425" w:rsidRDefault="00E230BE" w:rsidP="00530193">
      <w:pPr>
        <w:pStyle w:val="BodyText3"/>
        <w:numPr>
          <w:ilvl w:val="0"/>
          <w:numId w:val="103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цилиндрическая</w:t>
      </w:r>
    </w:p>
    <w:p w:rsidR="00E230BE" w:rsidRPr="00171425" w:rsidRDefault="00E230BE" w:rsidP="004B0348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102. </w:t>
      </w:r>
      <w:r w:rsidRPr="00171425">
        <w:rPr>
          <w:rFonts w:ascii="Times New Roman" w:hAnsi="Times New Roman"/>
          <w:sz w:val="28"/>
          <w:szCs w:val="28"/>
        </w:rPr>
        <w:t xml:space="preserve"> Для чего служат трубопроводы?</w:t>
      </w:r>
    </w:p>
    <w:p w:rsidR="00E230BE" w:rsidRPr="00171425" w:rsidRDefault="00E230BE" w:rsidP="00530193">
      <w:pPr>
        <w:pStyle w:val="BodyText3"/>
        <w:numPr>
          <w:ilvl w:val="0"/>
          <w:numId w:val="10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служат для транспортировки нефти и нефтепродуктов</w:t>
      </w:r>
    </w:p>
    <w:p w:rsidR="00E230BE" w:rsidRPr="00171425" w:rsidRDefault="00E230BE" w:rsidP="00530193">
      <w:pPr>
        <w:pStyle w:val="BodyText3"/>
        <w:numPr>
          <w:ilvl w:val="0"/>
          <w:numId w:val="10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служат для связки установки</w:t>
      </w:r>
    </w:p>
    <w:p w:rsidR="00E230BE" w:rsidRPr="00171425" w:rsidRDefault="00E230BE" w:rsidP="00530193">
      <w:pPr>
        <w:pStyle w:val="BodyText3"/>
        <w:numPr>
          <w:ilvl w:val="0"/>
          <w:numId w:val="10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служат для связки аппарата</w:t>
      </w:r>
    </w:p>
    <w:p w:rsidR="00E230BE" w:rsidRPr="00171425" w:rsidRDefault="00E230BE" w:rsidP="00530193">
      <w:pPr>
        <w:pStyle w:val="BodyText3"/>
        <w:numPr>
          <w:ilvl w:val="0"/>
          <w:numId w:val="10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служат для связки насосов</w:t>
      </w:r>
    </w:p>
    <w:p w:rsidR="00E230BE" w:rsidRDefault="00E230BE" w:rsidP="00530193">
      <w:pPr>
        <w:pStyle w:val="BodyText3"/>
        <w:numPr>
          <w:ilvl w:val="0"/>
          <w:numId w:val="104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171425">
        <w:rPr>
          <w:rFonts w:ascii="Times New Roman" w:hAnsi="Times New Roman"/>
          <w:sz w:val="28"/>
          <w:szCs w:val="28"/>
        </w:rPr>
        <w:t>служат для связки приборов</w:t>
      </w:r>
    </w:p>
    <w:p w:rsidR="00E230BE" w:rsidRPr="00171425" w:rsidRDefault="00E230BE" w:rsidP="00530193">
      <w:pPr>
        <w:pStyle w:val="BodyText3"/>
        <w:spacing w:after="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103. </w:t>
      </w:r>
      <w:r w:rsidRPr="00171425">
        <w:rPr>
          <w:rFonts w:ascii="Times New Roman" w:hAnsi="Times New Roman"/>
          <w:sz w:val="28"/>
          <w:szCs w:val="28"/>
          <w:lang w:eastAsia="ko-KR"/>
        </w:rPr>
        <w:t>К чему приводит наличие воды в нефти?</w:t>
      </w:r>
    </w:p>
    <w:p w:rsidR="00E230BE" w:rsidRPr="00171425" w:rsidRDefault="00E230BE" w:rsidP="00530193">
      <w:pPr>
        <w:pStyle w:val="BodyText3"/>
        <w:numPr>
          <w:ilvl w:val="0"/>
          <w:numId w:val="10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наличие воды в нефти приводит к резкому снижению производительности установки, повышенному расходу энергии для ее испарения и конденсации</w:t>
      </w:r>
    </w:p>
    <w:p w:rsidR="00E230BE" w:rsidRPr="00171425" w:rsidRDefault="00E230BE" w:rsidP="00530193">
      <w:pPr>
        <w:pStyle w:val="BodyText3"/>
        <w:numPr>
          <w:ilvl w:val="0"/>
          <w:numId w:val="10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наличие воды в нефти приводит к резкому снижению основных показателей установки</w:t>
      </w:r>
    </w:p>
    <w:p w:rsidR="00E230BE" w:rsidRPr="00171425" w:rsidRDefault="00E230BE" w:rsidP="00530193">
      <w:pPr>
        <w:pStyle w:val="BodyText3"/>
        <w:numPr>
          <w:ilvl w:val="0"/>
          <w:numId w:val="10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наличие воды в нефти приводит к резкому снижению целевых продуктов установок</w:t>
      </w:r>
    </w:p>
    <w:p w:rsidR="00E230BE" w:rsidRPr="00171425" w:rsidRDefault="00E230BE" w:rsidP="00530193">
      <w:pPr>
        <w:pStyle w:val="BodyText3"/>
        <w:numPr>
          <w:ilvl w:val="0"/>
          <w:numId w:val="10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наличие воды в нефти приводит к резкому снижению производительности</w:t>
      </w:r>
    </w:p>
    <w:p w:rsidR="00E230BE" w:rsidRPr="00171425" w:rsidRDefault="00E230BE" w:rsidP="00530193">
      <w:pPr>
        <w:pStyle w:val="BodyText3"/>
        <w:numPr>
          <w:ilvl w:val="0"/>
          <w:numId w:val="105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наличие воды в нефти приводит к резкому снижению работы основных аппаратов</w:t>
      </w:r>
    </w:p>
    <w:p w:rsidR="00E230BE" w:rsidRPr="00171425" w:rsidRDefault="00E230BE" w:rsidP="00530193">
      <w:pPr>
        <w:pStyle w:val="BodyText3"/>
        <w:spacing w:after="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104</w:t>
      </w:r>
      <w:r w:rsidRPr="00171425">
        <w:rPr>
          <w:rFonts w:ascii="Times New Roman" w:hAnsi="Times New Roman"/>
          <w:sz w:val="28"/>
          <w:szCs w:val="28"/>
          <w:lang w:eastAsia="ko-KR"/>
        </w:rPr>
        <w:t>. Что является остатком комбинированной установки АВТ?</w:t>
      </w:r>
    </w:p>
    <w:p w:rsidR="00E230BE" w:rsidRPr="00171425" w:rsidRDefault="00E230BE" w:rsidP="00530193">
      <w:pPr>
        <w:pStyle w:val="BodyText3"/>
        <w:numPr>
          <w:ilvl w:val="0"/>
          <w:numId w:val="10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гудрон</w:t>
      </w:r>
    </w:p>
    <w:p w:rsidR="00E230BE" w:rsidRPr="00171425" w:rsidRDefault="00E230BE" w:rsidP="00530193">
      <w:pPr>
        <w:pStyle w:val="BodyText3"/>
        <w:numPr>
          <w:ilvl w:val="0"/>
          <w:numId w:val="10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мазут</w:t>
      </w:r>
    </w:p>
    <w:p w:rsidR="00E230BE" w:rsidRPr="00171425" w:rsidRDefault="00E230BE" w:rsidP="00530193">
      <w:pPr>
        <w:pStyle w:val="BodyText3"/>
        <w:numPr>
          <w:ilvl w:val="0"/>
          <w:numId w:val="10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тяжелый газойль</w:t>
      </w:r>
    </w:p>
    <w:p w:rsidR="00E230BE" w:rsidRPr="00171425" w:rsidRDefault="00E230BE" w:rsidP="00530193">
      <w:pPr>
        <w:pStyle w:val="BodyText3"/>
        <w:numPr>
          <w:ilvl w:val="0"/>
          <w:numId w:val="10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легкий газойль</w:t>
      </w:r>
    </w:p>
    <w:p w:rsidR="00E230BE" w:rsidRPr="00171425" w:rsidRDefault="00E230BE" w:rsidP="00530193">
      <w:pPr>
        <w:pStyle w:val="BodyText3"/>
        <w:numPr>
          <w:ilvl w:val="0"/>
          <w:numId w:val="106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котельное топливо</w:t>
      </w:r>
    </w:p>
    <w:p w:rsidR="00E230BE" w:rsidRPr="00171425" w:rsidRDefault="00E230BE" w:rsidP="00530193">
      <w:pPr>
        <w:pStyle w:val="BodyText3"/>
        <w:spacing w:after="0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1</w:t>
      </w:r>
      <w:r>
        <w:rPr>
          <w:rFonts w:ascii="Times New Roman" w:hAnsi="Times New Roman"/>
          <w:sz w:val="28"/>
          <w:szCs w:val="28"/>
          <w:lang w:eastAsia="ko-KR"/>
        </w:rPr>
        <w:t>05</w:t>
      </w:r>
      <w:r w:rsidRPr="00171425">
        <w:rPr>
          <w:rFonts w:ascii="Times New Roman" w:hAnsi="Times New Roman"/>
          <w:sz w:val="28"/>
          <w:szCs w:val="28"/>
          <w:lang w:eastAsia="ko-KR"/>
        </w:rPr>
        <w:t>. Куда направляется остаток комбинированной установки АВТ?</w:t>
      </w:r>
    </w:p>
    <w:p w:rsidR="00E230BE" w:rsidRPr="00171425" w:rsidRDefault="00E230BE" w:rsidP="00530193">
      <w:pPr>
        <w:pStyle w:val="BodyText3"/>
        <w:numPr>
          <w:ilvl w:val="0"/>
          <w:numId w:val="10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для получения котельных топлив или как сырье для получения высоковязких масел, битума и кокса</w:t>
      </w:r>
    </w:p>
    <w:p w:rsidR="00E230BE" w:rsidRPr="00171425" w:rsidRDefault="00E230BE" w:rsidP="00530193">
      <w:pPr>
        <w:pStyle w:val="BodyText3"/>
        <w:numPr>
          <w:ilvl w:val="0"/>
          <w:numId w:val="10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для получения моторных топлив, как сырье для получения высоковязких масел, битума и кокса</w:t>
      </w:r>
    </w:p>
    <w:p w:rsidR="00E230BE" w:rsidRPr="00171425" w:rsidRDefault="00E230BE" w:rsidP="00530193">
      <w:pPr>
        <w:pStyle w:val="BodyText3"/>
        <w:numPr>
          <w:ilvl w:val="0"/>
          <w:numId w:val="10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для получения дизельных топлив</w:t>
      </w:r>
    </w:p>
    <w:p w:rsidR="00E230BE" w:rsidRPr="00171425" w:rsidRDefault="00E230BE" w:rsidP="00530193">
      <w:pPr>
        <w:pStyle w:val="BodyText3"/>
        <w:numPr>
          <w:ilvl w:val="0"/>
          <w:numId w:val="10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для получения легких фракции</w:t>
      </w:r>
    </w:p>
    <w:p w:rsidR="00E230BE" w:rsidRPr="00171425" w:rsidRDefault="00E230BE" w:rsidP="00530193">
      <w:pPr>
        <w:pStyle w:val="BodyText3"/>
        <w:numPr>
          <w:ilvl w:val="0"/>
          <w:numId w:val="107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для получения тяжелых фракции</w:t>
      </w:r>
    </w:p>
    <w:p w:rsidR="00E230BE" w:rsidRDefault="00E230BE" w:rsidP="00530193">
      <w:pPr>
        <w:pStyle w:val="BodyText3"/>
        <w:spacing w:after="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106. </w:t>
      </w:r>
      <w:r w:rsidRPr="00171425">
        <w:rPr>
          <w:rFonts w:ascii="Times New Roman" w:hAnsi="Times New Roman"/>
          <w:sz w:val="28"/>
          <w:szCs w:val="28"/>
          <w:lang w:eastAsia="ko-KR"/>
        </w:rPr>
        <w:t xml:space="preserve"> Назовите методов очистки нефтепродуктов от сернистых </w:t>
      </w:r>
    </w:p>
    <w:p w:rsidR="00E230BE" w:rsidRPr="00171425" w:rsidRDefault="00E230BE" w:rsidP="00530193">
      <w:pPr>
        <w:pStyle w:val="BodyText3"/>
        <w:spacing w:after="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         </w:t>
      </w:r>
      <w:r w:rsidRPr="00171425">
        <w:rPr>
          <w:rFonts w:ascii="Times New Roman" w:hAnsi="Times New Roman"/>
          <w:sz w:val="28"/>
          <w:szCs w:val="28"/>
          <w:lang w:eastAsia="ko-KR"/>
        </w:rPr>
        <w:t>соединении?</w:t>
      </w:r>
    </w:p>
    <w:p w:rsidR="00E230BE" w:rsidRPr="00171425" w:rsidRDefault="00E230BE" w:rsidP="00530193">
      <w:pPr>
        <w:pStyle w:val="BodyText3"/>
        <w:numPr>
          <w:ilvl w:val="0"/>
          <w:numId w:val="10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Гидрообессеривания, гидроочистка , гидрокрекинг</w:t>
      </w:r>
    </w:p>
    <w:p w:rsidR="00E230BE" w:rsidRPr="00171425" w:rsidRDefault="00E230BE" w:rsidP="00530193">
      <w:pPr>
        <w:pStyle w:val="BodyText3"/>
        <w:numPr>
          <w:ilvl w:val="0"/>
          <w:numId w:val="10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деасфальтизация при высокой температуре. Деасфальтизация при низкой температуре. Деасфальтизация с помощью катализатора</w:t>
      </w:r>
    </w:p>
    <w:p w:rsidR="00E230BE" w:rsidRPr="00171425" w:rsidRDefault="00E230BE" w:rsidP="00530193">
      <w:pPr>
        <w:pStyle w:val="BodyText3"/>
        <w:numPr>
          <w:ilvl w:val="0"/>
          <w:numId w:val="10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деасфальтизация с помощью карбамида. Деасфальтизация с применением растворителя. Деасфальтизация под высоким давлением</w:t>
      </w:r>
    </w:p>
    <w:p w:rsidR="00E230BE" w:rsidRPr="00171425" w:rsidRDefault="00E230BE" w:rsidP="00530193">
      <w:pPr>
        <w:pStyle w:val="BodyText3"/>
        <w:numPr>
          <w:ilvl w:val="0"/>
          <w:numId w:val="10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деасфальтизация с помощью катализатора. Деасфальтизация с применением реагентов. Деасфальтизация с помощью водорода</w:t>
      </w:r>
    </w:p>
    <w:p w:rsidR="00E230BE" w:rsidRPr="00171425" w:rsidRDefault="00E230BE" w:rsidP="00530193">
      <w:pPr>
        <w:pStyle w:val="BodyText3"/>
        <w:numPr>
          <w:ilvl w:val="0"/>
          <w:numId w:val="108"/>
        </w:numPr>
        <w:tabs>
          <w:tab w:val="left" w:pos="3686"/>
        </w:tabs>
        <w:spacing w:after="0"/>
        <w:ind w:right="-2"/>
        <w:jc w:val="both"/>
        <w:rPr>
          <w:rFonts w:ascii="Times New Roman" w:hAnsi="Times New Roman"/>
          <w:sz w:val="28"/>
          <w:szCs w:val="28"/>
          <w:lang w:eastAsia="ko-KR"/>
        </w:rPr>
      </w:pPr>
      <w:r w:rsidRPr="00171425">
        <w:rPr>
          <w:rFonts w:ascii="Times New Roman" w:hAnsi="Times New Roman"/>
          <w:sz w:val="28"/>
          <w:szCs w:val="28"/>
          <w:lang w:eastAsia="ko-KR"/>
        </w:rPr>
        <w:t>деасфальтизация в присутствии кислорода. Деасфальтизация низкотемпературном поле. Деасфальтизация с помощью NаОН</w:t>
      </w: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Pr="000B7949" w:rsidRDefault="00E230BE" w:rsidP="000B7949">
      <w:pPr>
        <w:pStyle w:val="BodyTextIndent"/>
        <w:spacing w:after="0"/>
        <w:ind w:left="900"/>
        <w:rPr>
          <w:color w:val="000000"/>
          <w:sz w:val="28"/>
          <w:szCs w:val="28"/>
        </w:rPr>
      </w:pPr>
      <w:r w:rsidRPr="000B7949">
        <w:rPr>
          <w:color w:val="000000"/>
          <w:sz w:val="28"/>
          <w:szCs w:val="28"/>
        </w:rPr>
        <w:t>Ответы</w:t>
      </w:r>
    </w:p>
    <w:p w:rsidR="00E230BE" w:rsidRPr="000B7949" w:rsidRDefault="00E230BE" w:rsidP="000B7949">
      <w:pPr>
        <w:pStyle w:val="BodyTextIndent"/>
        <w:spacing w:after="0"/>
        <w:ind w:left="900"/>
        <w:rPr>
          <w:color w:val="000000"/>
          <w:sz w:val="28"/>
          <w:szCs w:val="28"/>
        </w:rPr>
      </w:pPr>
    </w:p>
    <w:tbl>
      <w:tblPr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1"/>
        <w:gridCol w:w="968"/>
        <w:gridCol w:w="1200"/>
        <w:gridCol w:w="967"/>
        <w:gridCol w:w="1200"/>
        <w:gridCol w:w="967"/>
        <w:gridCol w:w="1200"/>
        <w:gridCol w:w="967"/>
      </w:tblGrid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№ вопросов.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№ вопросов.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№ вопросов.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№ вопросов.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82D19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30BE" w:rsidRPr="00F82D19" w:rsidTr="00F82D19">
        <w:tc>
          <w:tcPr>
            <w:tcW w:w="1201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68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F82D19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</w:tcPr>
          <w:p w:rsidR="00E230BE" w:rsidRPr="00F82D19" w:rsidRDefault="00E230BE" w:rsidP="00F82D19">
            <w:pPr>
              <w:pStyle w:val="BodyTextIndent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Литература</w:t>
      </w:r>
    </w:p>
    <w:p w:rsidR="00E230BE" w:rsidRDefault="00E230BE" w:rsidP="006E024D">
      <w:pPr>
        <w:pStyle w:val="BodyTextIndent"/>
        <w:spacing w:after="0"/>
        <w:ind w:left="900"/>
        <w:jc w:val="center"/>
        <w:rPr>
          <w:b/>
          <w:color w:val="000000"/>
          <w:sz w:val="28"/>
          <w:szCs w:val="28"/>
        </w:rPr>
      </w:pPr>
    </w:p>
    <w:p w:rsidR="00E230BE" w:rsidRDefault="00E230BE" w:rsidP="00530193">
      <w:pPr>
        <w:pStyle w:val="BodyTextIndent"/>
        <w:numPr>
          <w:ilvl w:val="0"/>
          <w:numId w:val="4"/>
        </w:numPr>
        <w:spacing w:after="0" w:line="276" w:lineRule="auto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Ефимова И.Е., Тасыбаева Ш.Б., Сабырханов Д.С. Методические рекомен-</w:t>
      </w:r>
    </w:p>
    <w:p w:rsidR="00E230BE" w:rsidRDefault="00E230BE" w:rsidP="00BC284C">
      <w:pPr>
        <w:pStyle w:val="BodyTextIndent"/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дации по разработке учебно-методических комплексов специальности и дисциплин.- Шымкент, ЮКГУ им.М.Ауезова. 2008.- 70 с.</w:t>
      </w:r>
    </w:p>
    <w:p w:rsidR="00E230BE" w:rsidRPr="006E024D" w:rsidRDefault="00E230BE" w:rsidP="00530193">
      <w:pPr>
        <w:pStyle w:val="BodyTextIndent"/>
        <w:numPr>
          <w:ilvl w:val="0"/>
          <w:numId w:val="4"/>
        </w:numPr>
        <w:spacing w:after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6E024D">
        <w:rPr>
          <w:color w:val="000000"/>
          <w:sz w:val="28"/>
          <w:szCs w:val="28"/>
        </w:rPr>
        <w:t>Ефимова И.Е., Тасыбаева Ш.Б., Тулепова Б.Ш. Методическое указание организации самостоятельной работы в вузе.- Шымкент, ЮКГУ им.</w:t>
      </w:r>
    </w:p>
    <w:p w:rsidR="00E230BE" w:rsidRDefault="00E230BE" w:rsidP="00BC284C">
      <w:pPr>
        <w:pStyle w:val="BodyTextIndent"/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 Ауезова. 2007.- 19 с.</w:t>
      </w:r>
    </w:p>
    <w:p w:rsidR="00E230BE" w:rsidRDefault="00E230BE" w:rsidP="00530193">
      <w:pPr>
        <w:pStyle w:val="BodyTextIndent"/>
        <w:numPr>
          <w:ilvl w:val="0"/>
          <w:numId w:val="4"/>
        </w:numPr>
        <w:spacing w:after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0F355B">
        <w:rPr>
          <w:color w:val="000000"/>
          <w:sz w:val="28"/>
          <w:szCs w:val="28"/>
        </w:rPr>
        <w:t>Ахметов С.А. Технология глубокой переработки нефти и газа. Учебное пособие для вузов.- Уфа: Гилем.-2002.- 672 с.</w:t>
      </w:r>
    </w:p>
    <w:p w:rsidR="00E230BE" w:rsidRPr="00F96593" w:rsidRDefault="00E230BE" w:rsidP="00530193">
      <w:pPr>
        <w:pStyle w:val="ListParagraph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F96593">
        <w:rPr>
          <w:rFonts w:ascii="Times New Roman" w:hAnsi="Times New Roman"/>
          <w:sz w:val="28"/>
          <w:szCs w:val="28"/>
        </w:rPr>
        <w:t>Баннов П.Г. Процессы переработки нефти: Учебно-методическое пособие. – Ч. 3. – М.: ЦНИИТЭнефтехим, 2003. – 504 с.</w:t>
      </w:r>
    </w:p>
    <w:p w:rsidR="00E230BE" w:rsidRPr="00E4136C" w:rsidRDefault="00E230BE" w:rsidP="00530193">
      <w:pPr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E4136C">
        <w:rPr>
          <w:rFonts w:ascii="Times New Roman" w:hAnsi="Times New Roman"/>
          <w:sz w:val="28"/>
          <w:szCs w:val="28"/>
          <w:lang w:val="kk-KZ"/>
        </w:rPr>
        <w:t>Мурин В.И. Технология переработки природного газа и конденсата. - М.: ООО «Недра-Бизнесценрт», 2002. – 517 с.</w:t>
      </w:r>
    </w:p>
    <w:p w:rsidR="00E230BE" w:rsidRPr="00984F1B" w:rsidRDefault="00E230BE" w:rsidP="00530193">
      <w:pPr>
        <w:pStyle w:val="BodyText2"/>
        <w:numPr>
          <w:ilvl w:val="0"/>
          <w:numId w:val="4"/>
        </w:numPr>
        <w:spacing w:after="0" w:line="276" w:lineRule="auto"/>
        <w:ind w:left="284" w:hanging="284"/>
        <w:rPr>
          <w:sz w:val="28"/>
          <w:szCs w:val="28"/>
        </w:rPr>
      </w:pPr>
      <w:r w:rsidRPr="00984F1B">
        <w:rPr>
          <w:sz w:val="28"/>
          <w:szCs w:val="28"/>
        </w:rPr>
        <w:t>Капустин В. M.,Гуреев А.А.Технология переработки нефти и газа.Ч.</w:t>
      </w:r>
      <w:r w:rsidRPr="00984F1B">
        <w:rPr>
          <w:sz w:val="28"/>
          <w:szCs w:val="28"/>
          <w:lang w:val="en-US"/>
        </w:rPr>
        <w:t>II</w:t>
      </w:r>
      <w:r w:rsidRPr="00984F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4F1B">
        <w:rPr>
          <w:sz w:val="28"/>
          <w:szCs w:val="28"/>
        </w:rPr>
        <w:t>Физико-химическая технология переработки углеводородного сырья.-М.: КолосС, 2006.- 480 с.</w:t>
      </w:r>
    </w:p>
    <w:p w:rsidR="00E230BE" w:rsidRDefault="00E230BE" w:rsidP="00530193">
      <w:pPr>
        <w:pStyle w:val="ListParagraph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4136C">
        <w:rPr>
          <w:rFonts w:ascii="Times New Roman" w:hAnsi="Times New Roman"/>
          <w:sz w:val="28"/>
          <w:szCs w:val="28"/>
        </w:rPr>
        <w:t>Глаголева О.Ф.,Капустин В. М. и др. Технология переработки нефти.Часть I.- М.: КолосС, 2005. - 630 с.</w:t>
      </w:r>
    </w:p>
    <w:p w:rsidR="00E230BE" w:rsidRPr="00354141" w:rsidRDefault="00E230BE" w:rsidP="00530193">
      <w:pPr>
        <w:pStyle w:val="ListParagraph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354141">
        <w:rPr>
          <w:rFonts w:ascii="Times New Roman" w:hAnsi="Times New Roman"/>
          <w:sz w:val="28"/>
          <w:szCs w:val="28"/>
        </w:rPr>
        <w:t>Гуревич И.Л. Технология переработки нефти и газа. ч.l. -М.: химия,1972. -359с.</w:t>
      </w:r>
    </w:p>
    <w:p w:rsidR="00E230BE" w:rsidRPr="00354141" w:rsidRDefault="00E230BE" w:rsidP="00530193">
      <w:pPr>
        <w:pStyle w:val="ListParagraph"/>
        <w:widowControl w:val="0"/>
        <w:numPr>
          <w:ilvl w:val="0"/>
          <w:numId w:val="4"/>
        </w:numPr>
        <w:spacing w:after="0"/>
        <w:ind w:left="284" w:hanging="284"/>
        <w:rPr>
          <w:rFonts w:ascii="Times New Roman" w:hAnsi="Times New Roman"/>
          <w:sz w:val="28"/>
          <w:szCs w:val="28"/>
        </w:rPr>
      </w:pPr>
      <w:r w:rsidRPr="00354141">
        <w:rPr>
          <w:rFonts w:ascii="Times New Roman" w:hAnsi="Times New Roman"/>
          <w:sz w:val="28"/>
          <w:szCs w:val="28"/>
        </w:rPr>
        <w:t>Черножуков Н.И. Технология пе</w:t>
      </w:r>
      <w:r>
        <w:rPr>
          <w:rFonts w:ascii="Times New Roman" w:hAnsi="Times New Roman"/>
          <w:sz w:val="28"/>
          <w:szCs w:val="28"/>
        </w:rPr>
        <w:t xml:space="preserve">реработки нефти и </w:t>
      </w:r>
      <w:r w:rsidRPr="00354141">
        <w:rPr>
          <w:rFonts w:ascii="Times New Roman" w:hAnsi="Times New Roman"/>
          <w:sz w:val="28"/>
          <w:szCs w:val="28"/>
        </w:rPr>
        <w:t>газа.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4141">
        <w:rPr>
          <w:rFonts w:ascii="Times New Roman" w:hAnsi="Times New Roman"/>
          <w:sz w:val="28"/>
          <w:szCs w:val="28"/>
        </w:rPr>
        <w:t>ч.3.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4141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4141">
        <w:rPr>
          <w:rFonts w:ascii="Times New Roman" w:hAnsi="Times New Roman"/>
          <w:sz w:val="28"/>
          <w:szCs w:val="28"/>
        </w:rPr>
        <w:t>Химия,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4141">
        <w:rPr>
          <w:rFonts w:ascii="Times New Roman" w:hAnsi="Times New Roman"/>
          <w:sz w:val="28"/>
          <w:szCs w:val="28"/>
        </w:rPr>
        <w:t>1978,423 с.</w:t>
      </w:r>
    </w:p>
    <w:p w:rsidR="00E230BE" w:rsidRDefault="00E230BE" w:rsidP="00530193">
      <w:pPr>
        <w:pStyle w:val="ListParagraph"/>
        <w:widowControl w:val="0"/>
        <w:numPr>
          <w:ilvl w:val="0"/>
          <w:numId w:val="4"/>
        </w:numPr>
        <w:spacing w:after="0"/>
        <w:ind w:left="284" w:hanging="284"/>
        <w:rPr>
          <w:rFonts w:ascii="Times New Roman" w:hAnsi="Times New Roman"/>
          <w:sz w:val="28"/>
          <w:szCs w:val="28"/>
        </w:rPr>
      </w:pPr>
      <w:r w:rsidRPr="00354141">
        <w:rPr>
          <w:rFonts w:ascii="Times New Roman" w:hAnsi="Times New Roman"/>
          <w:sz w:val="28"/>
          <w:szCs w:val="28"/>
        </w:rPr>
        <w:t xml:space="preserve"> Сарданашвили А.Г., Львова А.И. Примеры и задачи по технологии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E230BE" w:rsidRPr="00354141" w:rsidRDefault="00E230BE" w:rsidP="00BC284C">
      <w:pPr>
        <w:pStyle w:val="ListParagraph"/>
        <w:widowControl w:val="0"/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54141">
        <w:rPr>
          <w:rFonts w:ascii="Times New Roman" w:hAnsi="Times New Roman"/>
          <w:sz w:val="28"/>
          <w:szCs w:val="28"/>
        </w:rPr>
        <w:t>переработки нефти и газа. -М.: Химия, 1980.-272с.</w:t>
      </w:r>
    </w:p>
    <w:p w:rsidR="00E230BE" w:rsidRDefault="00E230BE" w:rsidP="00530193">
      <w:pPr>
        <w:pStyle w:val="BodyTextIndent"/>
        <w:numPr>
          <w:ilvl w:val="0"/>
          <w:numId w:val="4"/>
        </w:numPr>
        <w:spacing w:after="0" w:line="276" w:lineRule="auto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Сафиева Р.З. Физико-химические основы технологии переработки нефти.</w:t>
      </w:r>
    </w:p>
    <w:p w:rsidR="00E230BE" w:rsidRDefault="00E230BE" w:rsidP="00BC284C">
      <w:pPr>
        <w:pStyle w:val="BodyTextIndent"/>
        <w:spacing w:after="0" w:line="276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М.: Химия.- 1998.-448 с.</w:t>
      </w:r>
    </w:p>
    <w:p w:rsidR="00E230BE" w:rsidRDefault="00E230BE" w:rsidP="00530193">
      <w:pPr>
        <w:pStyle w:val="BodyTextIndent"/>
        <w:numPr>
          <w:ilvl w:val="0"/>
          <w:numId w:val="4"/>
        </w:numPr>
        <w:spacing w:after="0" w:line="276" w:lineRule="auto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Мановян А.К. Технология первичной  переработки нефти и природного  </w:t>
      </w:r>
    </w:p>
    <w:p w:rsidR="00E230BE" w:rsidRDefault="00E230BE" w:rsidP="00BC284C">
      <w:pPr>
        <w:pStyle w:val="BodyTextIndent"/>
        <w:spacing w:after="0" w:line="276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газа.М.: Химия.- 2001.-568 с.</w:t>
      </w:r>
    </w:p>
    <w:p w:rsidR="00E230BE" w:rsidRPr="00BC284C" w:rsidRDefault="00E230BE" w:rsidP="00530193">
      <w:pPr>
        <w:pStyle w:val="BodyTextIndent"/>
        <w:numPr>
          <w:ilvl w:val="0"/>
          <w:numId w:val="4"/>
        </w:numPr>
        <w:spacing w:after="0" w:line="276" w:lineRule="auto"/>
        <w:ind w:left="284" w:hanging="284"/>
        <w:rPr>
          <w:color w:val="000000"/>
          <w:sz w:val="28"/>
          <w:szCs w:val="28"/>
        </w:rPr>
      </w:pPr>
      <w:r w:rsidRPr="00BC284C">
        <w:rPr>
          <w:color w:val="000000"/>
          <w:sz w:val="28"/>
          <w:szCs w:val="28"/>
        </w:rPr>
        <w:t xml:space="preserve"> Каминский Э.Ф., Хавкин В.А. Глубокая переработка нефти: технологи</w:t>
      </w:r>
      <w:r>
        <w:rPr>
          <w:color w:val="000000"/>
          <w:sz w:val="28"/>
          <w:szCs w:val="28"/>
        </w:rPr>
        <w:t>-</w:t>
      </w:r>
      <w:r w:rsidRPr="00BC284C">
        <w:rPr>
          <w:color w:val="000000"/>
          <w:sz w:val="28"/>
          <w:szCs w:val="28"/>
        </w:rPr>
        <w:t xml:space="preserve">ческий и экологический аспекты.М.: </w:t>
      </w:r>
      <w:r>
        <w:rPr>
          <w:color w:val="000000"/>
          <w:sz w:val="28"/>
          <w:szCs w:val="28"/>
        </w:rPr>
        <w:t>изд. «Техника». ООО «ТУМА ГРУПП»</w:t>
      </w:r>
      <w:r w:rsidRPr="00BC284C">
        <w:rPr>
          <w:color w:val="000000"/>
          <w:sz w:val="28"/>
          <w:szCs w:val="28"/>
        </w:rPr>
        <w:t xml:space="preserve">.- </w:t>
      </w:r>
      <w:r>
        <w:rPr>
          <w:color w:val="000000"/>
          <w:sz w:val="28"/>
          <w:szCs w:val="28"/>
        </w:rPr>
        <w:t>200</w:t>
      </w:r>
      <w:r w:rsidRPr="00BC284C">
        <w:rPr>
          <w:color w:val="000000"/>
          <w:sz w:val="28"/>
          <w:szCs w:val="28"/>
        </w:rPr>
        <w:t>1.-</w:t>
      </w:r>
      <w:r>
        <w:rPr>
          <w:color w:val="000000"/>
          <w:sz w:val="28"/>
          <w:szCs w:val="28"/>
        </w:rPr>
        <w:t>38</w:t>
      </w:r>
      <w:r w:rsidRPr="00BC284C">
        <w:rPr>
          <w:color w:val="000000"/>
          <w:sz w:val="28"/>
          <w:szCs w:val="28"/>
        </w:rPr>
        <w:t>4 с.</w:t>
      </w:r>
    </w:p>
    <w:p w:rsidR="00E230BE" w:rsidRDefault="00E230BE" w:rsidP="00BC284C">
      <w:pPr>
        <w:pStyle w:val="BodyTextIndent"/>
        <w:spacing w:after="0" w:line="276" w:lineRule="auto"/>
        <w:ind w:left="284"/>
        <w:jc w:val="both"/>
        <w:rPr>
          <w:color w:val="000000"/>
          <w:sz w:val="28"/>
          <w:szCs w:val="28"/>
        </w:rPr>
      </w:pPr>
    </w:p>
    <w:p w:rsidR="00E230BE" w:rsidRDefault="00E230BE" w:rsidP="00BC284C">
      <w:pPr>
        <w:pStyle w:val="BodyTextIndent"/>
        <w:spacing w:after="0" w:line="276" w:lineRule="auto"/>
        <w:ind w:left="284"/>
        <w:jc w:val="both"/>
        <w:rPr>
          <w:color w:val="000000"/>
          <w:sz w:val="28"/>
          <w:szCs w:val="28"/>
        </w:rPr>
      </w:pPr>
    </w:p>
    <w:p w:rsidR="00E230BE" w:rsidRDefault="00E230BE" w:rsidP="00BC284C">
      <w:pPr>
        <w:pStyle w:val="BodyTextIndent"/>
        <w:spacing w:after="0" w:line="276" w:lineRule="auto"/>
        <w:ind w:left="284"/>
        <w:jc w:val="both"/>
        <w:rPr>
          <w:color w:val="000000"/>
          <w:sz w:val="28"/>
          <w:szCs w:val="28"/>
        </w:rPr>
      </w:pPr>
    </w:p>
    <w:p w:rsidR="00E230BE" w:rsidRDefault="00E230BE" w:rsidP="00BC284C">
      <w:pPr>
        <w:pStyle w:val="BodyTextIndent"/>
        <w:spacing w:after="0" w:line="276" w:lineRule="auto"/>
        <w:ind w:left="284"/>
        <w:jc w:val="both"/>
        <w:rPr>
          <w:color w:val="000000"/>
          <w:sz w:val="28"/>
          <w:szCs w:val="28"/>
        </w:rPr>
      </w:pPr>
    </w:p>
    <w:p w:rsidR="00E230BE" w:rsidRPr="00500A28" w:rsidRDefault="00E230BE" w:rsidP="00BC284C">
      <w:pPr>
        <w:pStyle w:val="BodyTextIndent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E230BE" w:rsidRDefault="00E230BE" w:rsidP="00500A28">
      <w:pPr>
        <w:jc w:val="center"/>
        <w:rPr>
          <w:rFonts w:ascii="Times New Roman" w:hAnsi="Times New Roman"/>
          <w:sz w:val="28"/>
          <w:szCs w:val="28"/>
        </w:rPr>
      </w:pPr>
    </w:p>
    <w:p w:rsidR="00E230BE" w:rsidRDefault="00E230BE" w:rsidP="004B034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230BE" w:rsidRDefault="00E230BE" w:rsidP="004B03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230BE" w:rsidRDefault="00E230BE" w:rsidP="004B034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F38F8">
        <w:rPr>
          <w:rFonts w:ascii="Times New Roman" w:hAnsi="Times New Roman"/>
          <w:color w:val="000000"/>
          <w:sz w:val="28"/>
          <w:szCs w:val="28"/>
        </w:rPr>
        <w:t>Еркебаева Г</w:t>
      </w:r>
      <w:r>
        <w:rPr>
          <w:rFonts w:ascii="Times New Roman" w:hAnsi="Times New Roman"/>
          <w:color w:val="000000"/>
          <w:sz w:val="28"/>
          <w:szCs w:val="28"/>
        </w:rPr>
        <w:t xml:space="preserve">улсара </w:t>
      </w:r>
      <w:r w:rsidRPr="003F38F8"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алхаровна</w:t>
      </w:r>
    </w:p>
    <w:p w:rsidR="00E230BE" w:rsidRDefault="00E230BE" w:rsidP="004B034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F38F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38F8">
        <w:rPr>
          <w:rFonts w:ascii="Times New Roman" w:hAnsi="Times New Roman"/>
          <w:color w:val="000000"/>
          <w:sz w:val="28"/>
          <w:szCs w:val="28"/>
        </w:rPr>
        <w:t>Танашев С</w:t>
      </w:r>
      <w:r>
        <w:rPr>
          <w:rFonts w:ascii="Times New Roman" w:hAnsi="Times New Roman"/>
          <w:color w:val="000000"/>
          <w:sz w:val="28"/>
          <w:szCs w:val="28"/>
        </w:rPr>
        <w:t xml:space="preserve">ейткали </w:t>
      </w:r>
      <w:r w:rsidRPr="003F38F8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анашевич</w:t>
      </w:r>
    </w:p>
    <w:p w:rsidR="00E230BE" w:rsidRDefault="00E230BE" w:rsidP="00500A28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30BE" w:rsidRDefault="00E230BE" w:rsidP="00500A28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30BE" w:rsidRDefault="00E230BE" w:rsidP="00500A28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30BE" w:rsidRPr="00500A28" w:rsidRDefault="00E230BE" w:rsidP="00500A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F26E9F">
        <w:rPr>
          <w:rFonts w:ascii="Times New Roman" w:hAnsi="Times New Roman"/>
          <w:color w:val="000000"/>
          <w:sz w:val="28"/>
          <w:szCs w:val="28"/>
          <w:lang w:eastAsia="ko-KR"/>
        </w:rPr>
        <w:t>етодические</w:t>
      </w:r>
      <w:r>
        <w:rPr>
          <w:rFonts w:ascii="Times New Roman" w:hAnsi="Times New Roman"/>
          <w:color w:val="000000"/>
          <w:sz w:val="28"/>
          <w:szCs w:val="28"/>
          <w:lang w:eastAsia="ko-KR"/>
        </w:rPr>
        <w:t xml:space="preserve"> </w:t>
      </w:r>
      <w:r w:rsidRPr="00F26E9F">
        <w:rPr>
          <w:rFonts w:ascii="Times New Roman" w:hAnsi="Times New Roman"/>
          <w:color w:val="000000"/>
          <w:sz w:val="28"/>
          <w:szCs w:val="28"/>
          <w:lang w:eastAsia="ko-KR"/>
        </w:rPr>
        <w:t xml:space="preserve"> указания</w:t>
      </w:r>
      <w:r>
        <w:rPr>
          <w:rFonts w:ascii="Times New Roman" w:hAnsi="Times New Roman"/>
          <w:color w:val="000000"/>
          <w:sz w:val="28"/>
          <w:szCs w:val="28"/>
          <w:lang w:eastAsia="ko-KR"/>
        </w:rPr>
        <w:t xml:space="preserve">  по</w:t>
      </w:r>
    </w:p>
    <w:p w:rsidR="00E230BE" w:rsidRDefault="00E230BE" w:rsidP="00696A53">
      <w:pPr>
        <w:pStyle w:val="Heading4"/>
        <w:spacing w:before="0" w:line="240" w:lineRule="auto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>организации и проведению самостоятельной работы студентов (СРС)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и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</w:t>
      </w:r>
    </w:p>
    <w:p w:rsidR="00E230BE" w:rsidRDefault="00E230BE" w:rsidP="00696A53">
      <w:pPr>
        <w:pStyle w:val="Heading4"/>
        <w:spacing w:before="0" w:line="240" w:lineRule="auto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самостоятельной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работы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>студентов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в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присутствии преподавателей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</w:p>
    <w:p w:rsidR="00E230BE" w:rsidRDefault="00E230BE" w:rsidP="00696A53">
      <w:pPr>
        <w:pStyle w:val="Heading4"/>
        <w:spacing w:before="0" w:line="240" w:lineRule="auto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(СРСП) по дисциплине «Химическая технология  недеструктивных </w:t>
      </w: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</w:t>
      </w:r>
    </w:p>
    <w:p w:rsidR="00E230BE" w:rsidRDefault="00E230BE" w:rsidP="00696A53">
      <w:pPr>
        <w:pStyle w:val="Heading4"/>
        <w:spacing w:before="0" w:line="240" w:lineRule="auto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процессов  переработки нефтяного сырья и лабораторный практикум по </w:t>
      </w:r>
    </w:p>
    <w:p w:rsidR="00E230BE" w:rsidRPr="00500A28" w:rsidRDefault="00E230BE" w:rsidP="00696A53">
      <w:pPr>
        <w:pStyle w:val="Heading4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 </w:t>
      </w:r>
      <w:r w:rsidRPr="00F26E9F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рабочим  </w:t>
      </w:r>
      <w:r w:rsidRPr="00ED79C6">
        <w:rPr>
          <w:rFonts w:ascii="Times New Roman" w:hAnsi="Times New Roman"/>
          <w:b w:val="0"/>
          <w:i w:val="0"/>
          <w:color w:val="auto"/>
          <w:sz w:val="28"/>
          <w:szCs w:val="28"/>
        </w:rPr>
        <w:t>профессиям»</w:t>
      </w:r>
      <w:r w:rsidRPr="00ED79C6">
        <w:rPr>
          <w:b w:val="0"/>
          <w:i w:val="0"/>
          <w:color w:val="auto"/>
          <w:sz w:val="28"/>
          <w:szCs w:val="28"/>
        </w:rPr>
        <w:t xml:space="preserve"> </w:t>
      </w:r>
    </w:p>
    <w:p w:rsidR="00E230BE" w:rsidRPr="00500A28" w:rsidRDefault="00E230BE" w:rsidP="00500A28">
      <w:pPr>
        <w:jc w:val="center"/>
        <w:rPr>
          <w:rFonts w:ascii="Times New Roman" w:hAnsi="Times New Roman"/>
          <w:sz w:val="28"/>
          <w:szCs w:val="28"/>
        </w:rPr>
      </w:pPr>
    </w:p>
    <w:p w:rsidR="00E230BE" w:rsidRPr="00500A28" w:rsidRDefault="00E230BE" w:rsidP="00500A28">
      <w:pPr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E230BE" w:rsidRPr="00500A28" w:rsidRDefault="00E230BE" w:rsidP="00500A28">
      <w:pPr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E230BE" w:rsidRPr="00500A28" w:rsidRDefault="00E230BE" w:rsidP="00500A28">
      <w:pPr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E230BE" w:rsidRPr="00500A28" w:rsidRDefault="00E230BE" w:rsidP="00500A28">
      <w:pPr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E230BE" w:rsidRDefault="00E230BE" w:rsidP="004B03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0A28">
        <w:rPr>
          <w:rFonts w:ascii="Times New Roman" w:hAnsi="Times New Roman"/>
          <w:sz w:val="28"/>
          <w:szCs w:val="28"/>
        </w:rPr>
        <w:t>Подписано в печать __________________________</w:t>
      </w:r>
    </w:p>
    <w:p w:rsidR="00E230BE" w:rsidRPr="00696A53" w:rsidRDefault="00E230BE" w:rsidP="004B0348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96A53">
        <w:rPr>
          <w:rFonts w:ascii="Times New Roman" w:hAnsi="Times New Roman"/>
          <w:sz w:val="18"/>
          <w:szCs w:val="18"/>
        </w:rPr>
        <w:t>(число.месяц.год)</w:t>
      </w:r>
    </w:p>
    <w:p w:rsidR="00E230BE" w:rsidRPr="00500A28" w:rsidRDefault="00E230BE" w:rsidP="004B03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0A28">
        <w:rPr>
          <w:rFonts w:ascii="Times New Roman" w:hAnsi="Times New Roman"/>
          <w:sz w:val="28"/>
          <w:szCs w:val="28"/>
        </w:rPr>
        <w:t>Формат бумаги X</w:t>
      </w:r>
      <w:r w:rsidRPr="00500A28">
        <w:rPr>
          <w:rFonts w:ascii="Times New Roman" w:hAnsi="Times New Roman"/>
          <w:sz w:val="28"/>
          <w:szCs w:val="28"/>
          <w:vertAlign w:val="superscript"/>
        </w:rPr>
        <w:t>x</w:t>
      </w:r>
      <w:r w:rsidRPr="00500A28">
        <w:rPr>
          <w:rFonts w:ascii="Times New Roman" w:hAnsi="Times New Roman"/>
          <w:sz w:val="28"/>
          <w:szCs w:val="28"/>
        </w:rPr>
        <w:t>Y  1/16</w:t>
      </w:r>
    </w:p>
    <w:p w:rsidR="00E230BE" w:rsidRPr="00500A28" w:rsidRDefault="00E230BE" w:rsidP="004B034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00A28">
        <w:rPr>
          <w:rFonts w:ascii="Times New Roman" w:hAnsi="Times New Roman"/>
          <w:sz w:val="28"/>
          <w:szCs w:val="28"/>
        </w:rPr>
        <w:t>Бумага типографская. Печать офсетная. Объем ……п.л.</w:t>
      </w:r>
    </w:p>
    <w:p w:rsidR="00E230BE" w:rsidRPr="00500A28" w:rsidRDefault="00E230BE" w:rsidP="004B03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0A28">
        <w:rPr>
          <w:rFonts w:ascii="Times New Roman" w:hAnsi="Times New Roman"/>
          <w:sz w:val="28"/>
          <w:szCs w:val="28"/>
        </w:rPr>
        <w:t>Тираж …….экз. Заказ № …….*</w:t>
      </w:r>
    </w:p>
    <w:p w:rsidR="00E230BE" w:rsidRPr="00500A28" w:rsidRDefault="00E230BE" w:rsidP="004B0348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E230BE" w:rsidRDefault="00E230BE" w:rsidP="00500A28">
      <w:pPr>
        <w:jc w:val="center"/>
        <w:rPr>
          <w:rFonts w:ascii="Times New Roman" w:hAnsi="Times New Roman"/>
          <w:i/>
          <w:sz w:val="28"/>
          <w:szCs w:val="28"/>
        </w:rPr>
      </w:pPr>
    </w:p>
    <w:p w:rsidR="00E230BE" w:rsidRDefault="00E230BE" w:rsidP="00500A28">
      <w:pPr>
        <w:jc w:val="center"/>
        <w:rPr>
          <w:rFonts w:ascii="Times New Roman" w:hAnsi="Times New Roman"/>
          <w:i/>
          <w:sz w:val="28"/>
          <w:szCs w:val="28"/>
        </w:rPr>
      </w:pPr>
    </w:p>
    <w:p w:rsidR="00E230BE" w:rsidRPr="00500A28" w:rsidRDefault="00E230BE" w:rsidP="00500A28">
      <w:pPr>
        <w:jc w:val="center"/>
        <w:rPr>
          <w:rFonts w:ascii="Times New Roman" w:hAnsi="Times New Roman"/>
          <w:i/>
          <w:sz w:val="28"/>
          <w:szCs w:val="28"/>
        </w:rPr>
      </w:pPr>
    </w:p>
    <w:p w:rsidR="00E230BE" w:rsidRPr="00500A28" w:rsidRDefault="00E230BE" w:rsidP="004B03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0A28">
        <w:rPr>
          <w:rFonts w:ascii="Times New Roman" w:hAnsi="Times New Roman"/>
          <w:sz w:val="28"/>
          <w:szCs w:val="28"/>
        </w:rPr>
        <w:t>©  Издание Южно-Казахстанского  государственного университета</w:t>
      </w:r>
    </w:p>
    <w:p w:rsidR="00E230BE" w:rsidRPr="00500A28" w:rsidRDefault="00E230BE" w:rsidP="004B03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0A28">
        <w:rPr>
          <w:rFonts w:ascii="Times New Roman" w:hAnsi="Times New Roman"/>
          <w:sz w:val="28"/>
          <w:szCs w:val="28"/>
        </w:rPr>
        <w:t>им. М.Ауезова</w:t>
      </w:r>
    </w:p>
    <w:p w:rsidR="00E230BE" w:rsidRPr="00500A28" w:rsidRDefault="00E230BE" w:rsidP="004B03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0A28">
        <w:rPr>
          <w:rFonts w:ascii="Times New Roman" w:hAnsi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E230BE" w:rsidRPr="00500A28" w:rsidRDefault="00E230BE" w:rsidP="004B03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30BE" w:rsidRPr="00500A28" w:rsidRDefault="00E230BE" w:rsidP="00500A28">
      <w:pPr>
        <w:jc w:val="both"/>
        <w:rPr>
          <w:rFonts w:ascii="Times New Roman" w:hAnsi="Times New Roman"/>
          <w:sz w:val="28"/>
          <w:szCs w:val="28"/>
        </w:rPr>
      </w:pPr>
    </w:p>
    <w:p w:rsidR="00E230BE" w:rsidRPr="00636064" w:rsidRDefault="00E230BE" w:rsidP="00A717E5">
      <w:pPr>
        <w:pStyle w:val="FR1"/>
        <w:widowControl/>
        <w:spacing w:line="276" w:lineRule="auto"/>
        <w:rPr>
          <w:b/>
          <w:szCs w:val="28"/>
        </w:rPr>
      </w:pPr>
      <w:r w:rsidRPr="00636064">
        <w:rPr>
          <w:b/>
          <w:szCs w:val="28"/>
        </w:rPr>
        <w:t>Ф.7.03-03</w:t>
      </w: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</w:rPr>
      </w:pPr>
    </w:p>
    <w:p w:rsidR="00E230BE" w:rsidRPr="00636064" w:rsidRDefault="00E230BE" w:rsidP="00A717E5">
      <w:pPr>
        <w:spacing w:after="0"/>
        <w:jc w:val="center"/>
        <w:rPr>
          <w:b/>
          <w:i/>
          <w:sz w:val="28"/>
          <w:szCs w:val="28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val="kk-KZ"/>
        </w:rPr>
      </w:pPr>
    </w:p>
    <w:p w:rsidR="00E230BE" w:rsidRPr="00636064" w:rsidRDefault="00E230BE" w:rsidP="00A717E5">
      <w:pPr>
        <w:spacing w:after="0"/>
        <w:rPr>
          <w:b/>
          <w:sz w:val="28"/>
          <w:szCs w:val="28"/>
          <w:lang w:val="kk-KZ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  <w:r w:rsidRPr="00636064">
        <w:rPr>
          <w:rFonts w:ascii="Times New Roman" w:hAnsi="Times New Roman"/>
          <w:b/>
          <w:color w:val="000000"/>
          <w:sz w:val="28"/>
          <w:szCs w:val="28"/>
        </w:rPr>
        <w:t>Еркебаева Г.Ш., Танашев С.Т.</w:t>
      </w:r>
      <w:r w:rsidRPr="00636064">
        <w:rPr>
          <w:b/>
          <w:sz w:val="28"/>
          <w:szCs w:val="28"/>
          <w:lang w:eastAsia="ko-KR"/>
        </w:rPr>
        <w:t xml:space="preserve"> </w:t>
      </w: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</w:rPr>
      </w:pPr>
    </w:p>
    <w:p w:rsidR="00E230BE" w:rsidRPr="00636064" w:rsidRDefault="00E230BE" w:rsidP="00A717E5">
      <w:pPr>
        <w:spacing w:after="0"/>
        <w:jc w:val="center"/>
        <w:rPr>
          <w:b/>
          <w:i/>
          <w:sz w:val="28"/>
          <w:szCs w:val="28"/>
        </w:rPr>
      </w:pPr>
    </w:p>
    <w:p w:rsidR="00E230BE" w:rsidRPr="00636064" w:rsidRDefault="00E230BE" w:rsidP="00A717E5">
      <w:pPr>
        <w:jc w:val="center"/>
        <w:rPr>
          <w:rFonts w:ascii="Times New Roman" w:hAnsi="Times New Roman"/>
          <w:b/>
          <w:sz w:val="28"/>
          <w:szCs w:val="28"/>
        </w:rPr>
      </w:pPr>
      <w:r w:rsidRPr="00636064">
        <w:rPr>
          <w:rFonts w:ascii="Times New Roman" w:hAnsi="Times New Roman"/>
          <w:b/>
          <w:sz w:val="28"/>
          <w:szCs w:val="28"/>
          <w:lang w:eastAsia="ko-KR"/>
        </w:rPr>
        <w:t>Методические указания по</w:t>
      </w:r>
      <w:r w:rsidRPr="00636064">
        <w:rPr>
          <w:b/>
          <w:sz w:val="28"/>
          <w:szCs w:val="28"/>
          <w:lang w:eastAsia="ko-KR"/>
        </w:rPr>
        <w:t xml:space="preserve"> </w:t>
      </w:r>
    </w:p>
    <w:p w:rsidR="00E230BE" w:rsidRDefault="00E230BE" w:rsidP="00A717E5">
      <w:pPr>
        <w:pStyle w:val="Heading4"/>
        <w:spacing w:before="0" w:line="240" w:lineRule="auto"/>
        <w:rPr>
          <w:rFonts w:ascii="Times New Roman" w:hAnsi="Times New Roman"/>
          <w:i w:val="0"/>
          <w:color w:val="auto"/>
          <w:sz w:val="28"/>
          <w:szCs w:val="28"/>
        </w:rPr>
      </w:pPr>
      <w:r w:rsidRPr="00636064">
        <w:rPr>
          <w:rFonts w:ascii="Times New Roman" w:hAnsi="Times New Roman"/>
          <w:i w:val="0"/>
          <w:color w:val="auto"/>
          <w:sz w:val="28"/>
          <w:szCs w:val="28"/>
        </w:rPr>
        <w:t xml:space="preserve">    организации и проведению самостоятельной работы студентов (СРС)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</w:p>
    <w:p w:rsidR="00E230BE" w:rsidRPr="00636064" w:rsidRDefault="00E230BE" w:rsidP="00A717E5">
      <w:pPr>
        <w:pStyle w:val="Heading4"/>
        <w:spacing w:before="0" w:line="240" w:lineRule="auto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  <w:r w:rsidRPr="00636064">
        <w:rPr>
          <w:rFonts w:ascii="Times New Roman" w:hAnsi="Times New Roman"/>
          <w:i w:val="0"/>
          <w:color w:val="auto"/>
          <w:sz w:val="28"/>
          <w:szCs w:val="28"/>
        </w:rPr>
        <w:t xml:space="preserve">и самостоятельной  работы  студентов  в  присутствии преподавателей  </w:t>
      </w:r>
    </w:p>
    <w:p w:rsidR="00E230BE" w:rsidRPr="00636064" w:rsidRDefault="00E230BE" w:rsidP="00A717E5">
      <w:pPr>
        <w:pStyle w:val="Heading4"/>
        <w:spacing w:before="0" w:line="240" w:lineRule="auto"/>
        <w:rPr>
          <w:rFonts w:ascii="Times New Roman" w:hAnsi="Times New Roman"/>
          <w:i w:val="0"/>
          <w:color w:val="auto"/>
          <w:sz w:val="28"/>
          <w:szCs w:val="28"/>
        </w:rPr>
      </w:pPr>
      <w:r w:rsidRPr="00636064">
        <w:rPr>
          <w:rFonts w:ascii="Times New Roman" w:hAnsi="Times New Roman"/>
          <w:i w:val="0"/>
          <w:color w:val="auto"/>
          <w:sz w:val="28"/>
          <w:szCs w:val="28"/>
        </w:rPr>
        <w:t xml:space="preserve">    (СРСП) по дисциплине «Химическая технология  недеструктивных   </w:t>
      </w:r>
    </w:p>
    <w:p w:rsidR="00E230BE" w:rsidRDefault="00E230BE" w:rsidP="00A717E5">
      <w:pPr>
        <w:pStyle w:val="Heading4"/>
        <w:spacing w:before="0" w:line="240" w:lineRule="auto"/>
        <w:rPr>
          <w:rFonts w:ascii="Times New Roman" w:hAnsi="Times New Roman"/>
          <w:i w:val="0"/>
          <w:color w:val="auto"/>
          <w:sz w:val="28"/>
          <w:szCs w:val="28"/>
        </w:rPr>
      </w:pPr>
      <w:r w:rsidRPr="00636064">
        <w:rPr>
          <w:rFonts w:ascii="Times New Roman" w:hAnsi="Times New Roman"/>
          <w:i w:val="0"/>
          <w:color w:val="auto"/>
          <w:sz w:val="28"/>
          <w:szCs w:val="28"/>
        </w:rPr>
        <w:t xml:space="preserve">    процессов  переработки нефтяного сырья и лабораторный практикум </w:t>
      </w:r>
    </w:p>
    <w:p w:rsidR="00E230BE" w:rsidRPr="00636064" w:rsidRDefault="00E230BE" w:rsidP="00A717E5">
      <w:pPr>
        <w:pStyle w:val="Heading4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  <w:r w:rsidRPr="00636064">
        <w:rPr>
          <w:rFonts w:ascii="Times New Roman" w:hAnsi="Times New Roman"/>
          <w:i w:val="0"/>
          <w:color w:val="auto"/>
          <w:sz w:val="28"/>
          <w:szCs w:val="28"/>
        </w:rPr>
        <w:t>п</w:t>
      </w:r>
      <w:r>
        <w:rPr>
          <w:rFonts w:ascii="Times New Roman" w:hAnsi="Times New Roman"/>
          <w:i w:val="0"/>
          <w:color w:val="auto"/>
          <w:sz w:val="28"/>
          <w:szCs w:val="28"/>
        </w:rPr>
        <w:t>о</w:t>
      </w:r>
      <w:r w:rsidRPr="00636064">
        <w:rPr>
          <w:rFonts w:ascii="Times New Roman" w:hAnsi="Times New Roman"/>
          <w:i w:val="0"/>
          <w:color w:val="auto"/>
          <w:sz w:val="28"/>
          <w:szCs w:val="28"/>
        </w:rPr>
        <w:t xml:space="preserve">  рабочим  профессиям»</w:t>
      </w:r>
      <w:r w:rsidRPr="00636064">
        <w:rPr>
          <w:i w:val="0"/>
          <w:color w:val="auto"/>
          <w:sz w:val="28"/>
          <w:szCs w:val="28"/>
        </w:rPr>
        <w:t xml:space="preserve"> </w:t>
      </w: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both"/>
        <w:rPr>
          <w:b/>
          <w:sz w:val="28"/>
          <w:szCs w:val="28"/>
          <w:lang w:eastAsia="ko-KR"/>
        </w:rPr>
      </w:pPr>
    </w:p>
    <w:p w:rsidR="00E230BE" w:rsidRPr="00636064" w:rsidRDefault="00E230BE" w:rsidP="00A717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36064">
        <w:rPr>
          <w:rFonts w:ascii="Times New Roman" w:hAnsi="Times New Roman"/>
          <w:b/>
          <w:sz w:val="28"/>
          <w:szCs w:val="28"/>
        </w:rPr>
        <w:t xml:space="preserve">Шымкент, 2013 год </w:t>
      </w:r>
    </w:p>
    <w:p w:rsidR="00E230BE" w:rsidRPr="00636064" w:rsidRDefault="00E230BE" w:rsidP="00A717E5">
      <w:pPr>
        <w:spacing w:after="0"/>
        <w:jc w:val="center"/>
        <w:rPr>
          <w:b/>
          <w:sz w:val="28"/>
          <w:szCs w:val="28"/>
        </w:rPr>
      </w:pPr>
    </w:p>
    <w:p w:rsidR="00E230BE" w:rsidRDefault="00E230BE" w:rsidP="00A717E5">
      <w:pPr>
        <w:spacing w:after="0"/>
        <w:jc w:val="center"/>
        <w:rPr>
          <w:b/>
          <w:sz w:val="28"/>
          <w:szCs w:val="28"/>
        </w:rPr>
      </w:pPr>
    </w:p>
    <w:p w:rsidR="00E230BE" w:rsidRDefault="00E230BE" w:rsidP="00A717E5">
      <w:pPr>
        <w:jc w:val="center"/>
        <w:rPr>
          <w:b/>
          <w:sz w:val="28"/>
          <w:szCs w:val="28"/>
        </w:rPr>
      </w:pPr>
    </w:p>
    <w:p w:rsidR="00E230BE" w:rsidRDefault="00E230BE" w:rsidP="00A717E5">
      <w:pPr>
        <w:jc w:val="center"/>
        <w:rPr>
          <w:b/>
          <w:sz w:val="28"/>
          <w:szCs w:val="28"/>
        </w:rPr>
      </w:pPr>
    </w:p>
    <w:p w:rsidR="00E230BE" w:rsidRDefault="00E230BE" w:rsidP="00A717E5">
      <w:pPr>
        <w:jc w:val="center"/>
        <w:rPr>
          <w:b/>
          <w:sz w:val="28"/>
          <w:szCs w:val="28"/>
        </w:rPr>
      </w:pPr>
    </w:p>
    <w:p w:rsidR="00E230BE" w:rsidRDefault="00E230BE" w:rsidP="00A717E5">
      <w:pPr>
        <w:jc w:val="center"/>
        <w:rPr>
          <w:b/>
          <w:sz w:val="28"/>
          <w:szCs w:val="28"/>
        </w:rPr>
      </w:pPr>
    </w:p>
    <w:p w:rsidR="00E230BE" w:rsidRDefault="00E230BE" w:rsidP="00A717E5">
      <w:pPr>
        <w:jc w:val="center"/>
        <w:rPr>
          <w:b/>
          <w:sz w:val="28"/>
          <w:szCs w:val="28"/>
        </w:rPr>
      </w:pPr>
    </w:p>
    <w:p w:rsidR="00E230BE" w:rsidRDefault="00E230BE" w:rsidP="00A717E5">
      <w:pPr>
        <w:jc w:val="center"/>
        <w:rPr>
          <w:b/>
          <w:sz w:val="28"/>
          <w:szCs w:val="28"/>
        </w:rPr>
      </w:pPr>
    </w:p>
    <w:p w:rsidR="00E230BE" w:rsidRPr="00E4136C" w:rsidRDefault="00E230BE">
      <w:pPr>
        <w:pStyle w:val="BodyTextIndent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sectPr w:rsidR="00E230BE" w:rsidRPr="00E4136C" w:rsidSect="007E6F09">
      <w:footerReference w:type="default" r:id="rId19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0BE" w:rsidRDefault="00E230BE" w:rsidP="007B6704">
      <w:pPr>
        <w:spacing w:after="0" w:line="240" w:lineRule="auto"/>
      </w:pPr>
      <w:r>
        <w:separator/>
      </w:r>
    </w:p>
  </w:endnote>
  <w:endnote w:type="continuationSeparator" w:id="0">
    <w:p w:rsidR="00E230BE" w:rsidRDefault="00E230BE" w:rsidP="007B6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 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0BE" w:rsidRDefault="00E230BE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E230BE" w:rsidRDefault="00E230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0BE" w:rsidRDefault="00E230BE" w:rsidP="007B6704">
      <w:pPr>
        <w:spacing w:after="0" w:line="240" w:lineRule="auto"/>
      </w:pPr>
      <w:r>
        <w:separator/>
      </w:r>
    </w:p>
  </w:footnote>
  <w:footnote w:type="continuationSeparator" w:id="0">
    <w:p w:rsidR="00E230BE" w:rsidRDefault="00E230BE" w:rsidP="007B6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AD6"/>
    <w:multiLevelType w:val="singleLevel"/>
    <w:tmpl w:val="E6921ED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">
    <w:nsid w:val="03E4032B"/>
    <w:multiLevelType w:val="hybridMultilevel"/>
    <w:tmpl w:val="9DA6894E"/>
    <w:lvl w:ilvl="0" w:tplc="414A20A4">
      <w:start w:val="2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F91878"/>
    <w:multiLevelType w:val="singleLevel"/>
    <w:tmpl w:val="AC0010F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3">
    <w:nsid w:val="057B6BC0"/>
    <w:multiLevelType w:val="singleLevel"/>
    <w:tmpl w:val="F19ED902"/>
    <w:lvl w:ilvl="0">
      <w:start w:val="1"/>
      <w:numFmt w:val="upperLetter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</w:abstractNum>
  <w:abstractNum w:abstractNumId="4">
    <w:nsid w:val="05E265F9"/>
    <w:multiLevelType w:val="singleLevel"/>
    <w:tmpl w:val="87D4738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">
    <w:nsid w:val="06267DBB"/>
    <w:multiLevelType w:val="singleLevel"/>
    <w:tmpl w:val="8C9E114C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6">
    <w:nsid w:val="0B031899"/>
    <w:multiLevelType w:val="singleLevel"/>
    <w:tmpl w:val="DAC4279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7">
    <w:nsid w:val="0B0A3810"/>
    <w:multiLevelType w:val="singleLevel"/>
    <w:tmpl w:val="00FE5AA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8">
    <w:nsid w:val="0DD54F7B"/>
    <w:multiLevelType w:val="singleLevel"/>
    <w:tmpl w:val="E384FA56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9">
    <w:nsid w:val="0DF47393"/>
    <w:multiLevelType w:val="singleLevel"/>
    <w:tmpl w:val="4D5E70A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0">
    <w:nsid w:val="103E405C"/>
    <w:multiLevelType w:val="singleLevel"/>
    <w:tmpl w:val="A002D716"/>
    <w:lvl w:ilvl="0">
      <w:start w:val="1"/>
      <w:numFmt w:val="upperLetter"/>
      <w:lvlText w:val="%1."/>
      <w:lvlJc w:val="left"/>
      <w:pPr>
        <w:tabs>
          <w:tab w:val="num" w:pos="517"/>
        </w:tabs>
        <w:ind w:left="517" w:hanging="375"/>
      </w:pPr>
      <w:rPr>
        <w:rFonts w:cs="Times New Roman" w:hint="default"/>
      </w:rPr>
    </w:lvl>
  </w:abstractNum>
  <w:abstractNum w:abstractNumId="11">
    <w:nsid w:val="105838C1"/>
    <w:multiLevelType w:val="singleLevel"/>
    <w:tmpl w:val="E2A0BED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2">
    <w:nsid w:val="11051EE2"/>
    <w:multiLevelType w:val="singleLevel"/>
    <w:tmpl w:val="F5E28BF8"/>
    <w:lvl w:ilvl="0">
      <w:start w:val="1"/>
      <w:numFmt w:val="upperLetter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</w:abstractNum>
  <w:abstractNum w:abstractNumId="13">
    <w:nsid w:val="1261341E"/>
    <w:multiLevelType w:val="singleLevel"/>
    <w:tmpl w:val="30F6956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4">
    <w:nsid w:val="13F147C7"/>
    <w:multiLevelType w:val="singleLevel"/>
    <w:tmpl w:val="E7E2514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5">
    <w:nsid w:val="15CA094D"/>
    <w:multiLevelType w:val="singleLevel"/>
    <w:tmpl w:val="201E7B2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16">
    <w:nsid w:val="161A0FAF"/>
    <w:multiLevelType w:val="singleLevel"/>
    <w:tmpl w:val="C848211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7">
    <w:nsid w:val="16672CE9"/>
    <w:multiLevelType w:val="singleLevel"/>
    <w:tmpl w:val="5824B18E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8">
    <w:nsid w:val="19145598"/>
    <w:multiLevelType w:val="singleLevel"/>
    <w:tmpl w:val="EBF016A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9">
    <w:nsid w:val="19E226F7"/>
    <w:multiLevelType w:val="singleLevel"/>
    <w:tmpl w:val="0504E2C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0">
    <w:nsid w:val="1AAD03D6"/>
    <w:multiLevelType w:val="singleLevel"/>
    <w:tmpl w:val="9B2C4C46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1">
    <w:nsid w:val="1B1D6770"/>
    <w:multiLevelType w:val="singleLevel"/>
    <w:tmpl w:val="E9FAB9A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2">
    <w:nsid w:val="1B442A65"/>
    <w:multiLevelType w:val="hybridMultilevel"/>
    <w:tmpl w:val="ADECC3FA"/>
    <w:lvl w:ilvl="0" w:tplc="636A47D8">
      <w:start w:val="1"/>
      <w:numFmt w:val="decimal"/>
      <w:lvlText w:val="%1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3">
    <w:nsid w:val="1D4A603D"/>
    <w:multiLevelType w:val="singleLevel"/>
    <w:tmpl w:val="8F16CEB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4">
    <w:nsid w:val="1E4753F5"/>
    <w:multiLevelType w:val="singleLevel"/>
    <w:tmpl w:val="2616A3A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5">
    <w:nsid w:val="1EDB6D4A"/>
    <w:multiLevelType w:val="singleLevel"/>
    <w:tmpl w:val="E6922B5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6">
    <w:nsid w:val="1EFA1D96"/>
    <w:multiLevelType w:val="singleLevel"/>
    <w:tmpl w:val="722C92E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7">
    <w:nsid w:val="1F31469D"/>
    <w:multiLevelType w:val="singleLevel"/>
    <w:tmpl w:val="6810A70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8">
    <w:nsid w:val="20533E5D"/>
    <w:multiLevelType w:val="hybridMultilevel"/>
    <w:tmpl w:val="1408B51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73C57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10A571A">
      <w:start w:val="5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0CF6C65"/>
    <w:multiLevelType w:val="singleLevel"/>
    <w:tmpl w:val="3AC886A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30">
    <w:nsid w:val="24DF274B"/>
    <w:multiLevelType w:val="singleLevel"/>
    <w:tmpl w:val="29727DD0"/>
    <w:lvl w:ilvl="0">
      <w:start w:val="1"/>
      <w:numFmt w:val="upperLetter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</w:abstractNum>
  <w:abstractNum w:abstractNumId="31">
    <w:nsid w:val="24FE50F8"/>
    <w:multiLevelType w:val="singleLevel"/>
    <w:tmpl w:val="042EA382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32">
    <w:nsid w:val="254D37CD"/>
    <w:multiLevelType w:val="singleLevel"/>
    <w:tmpl w:val="F67EE2B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33">
    <w:nsid w:val="25E75ABE"/>
    <w:multiLevelType w:val="singleLevel"/>
    <w:tmpl w:val="05A25F6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34">
    <w:nsid w:val="2718047A"/>
    <w:multiLevelType w:val="hybridMultilevel"/>
    <w:tmpl w:val="C6984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29183631"/>
    <w:multiLevelType w:val="singleLevel"/>
    <w:tmpl w:val="5A44370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36">
    <w:nsid w:val="298D2F25"/>
    <w:multiLevelType w:val="singleLevel"/>
    <w:tmpl w:val="ACBC128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37">
    <w:nsid w:val="2A57106A"/>
    <w:multiLevelType w:val="singleLevel"/>
    <w:tmpl w:val="CC602744"/>
    <w:lvl w:ilvl="0">
      <w:start w:val="1"/>
      <w:numFmt w:val="upperLetter"/>
      <w:lvlText w:val="%1."/>
      <w:lvlJc w:val="left"/>
      <w:pPr>
        <w:tabs>
          <w:tab w:val="num" w:pos="465"/>
        </w:tabs>
        <w:ind w:left="465" w:hanging="375"/>
      </w:pPr>
      <w:rPr>
        <w:rFonts w:cs="Times New Roman" w:hint="default"/>
      </w:rPr>
    </w:lvl>
  </w:abstractNum>
  <w:abstractNum w:abstractNumId="38">
    <w:nsid w:val="2A6A62F3"/>
    <w:multiLevelType w:val="singleLevel"/>
    <w:tmpl w:val="A74A30DE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39">
    <w:nsid w:val="2C0C12EB"/>
    <w:multiLevelType w:val="singleLevel"/>
    <w:tmpl w:val="1084049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0">
    <w:nsid w:val="2C7B252A"/>
    <w:multiLevelType w:val="singleLevel"/>
    <w:tmpl w:val="E596560A"/>
    <w:lvl w:ilvl="0">
      <w:start w:val="1"/>
      <w:numFmt w:val="upperLetter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</w:abstractNum>
  <w:abstractNum w:abstractNumId="41">
    <w:nsid w:val="2CBE3A87"/>
    <w:multiLevelType w:val="singleLevel"/>
    <w:tmpl w:val="041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2">
    <w:nsid w:val="2D9F6F44"/>
    <w:multiLevelType w:val="singleLevel"/>
    <w:tmpl w:val="90488F6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3">
    <w:nsid w:val="2F575A57"/>
    <w:multiLevelType w:val="singleLevel"/>
    <w:tmpl w:val="185E14EA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4">
    <w:nsid w:val="30C371B9"/>
    <w:multiLevelType w:val="singleLevel"/>
    <w:tmpl w:val="2F2279B8"/>
    <w:lvl w:ilvl="0">
      <w:start w:val="1"/>
      <w:numFmt w:val="upperLetter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</w:abstractNum>
  <w:abstractNum w:abstractNumId="45">
    <w:nsid w:val="311D5044"/>
    <w:multiLevelType w:val="hybridMultilevel"/>
    <w:tmpl w:val="2CA65756"/>
    <w:lvl w:ilvl="0" w:tplc="79481E14">
      <w:start w:val="1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6">
    <w:nsid w:val="314266C3"/>
    <w:multiLevelType w:val="singleLevel"/>
    <w:tmpl w:val="45EE4F6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7">
    <w:nsid w:val="33C3754C"/>
    <w:multiLevelType w:val="singleLevel"/>
    <w:tmpl w:val="51CEC74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8">
    <w:nsid w:val="34A019C5"/>
    <w:multiLevelType w:val="singleLevel"/>
    <w:tmpl w:val="E2683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9">
    <w:nsid w:val="370A2B6C"/>
    <w:multiLevelType w:val="singleLevel"/>
    <w:tmpl w:val="388E2E4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0">
    <w:nsid w:val="374807CF"/>
    <w:multiLevelType w:val="singleLevel"/>
    <w:tmpl w:val="84B214C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1">
    <w:nsid w:val="388621AB"/>
    <w:multiLevelType w:val="singleLevel"/>
    <w:tmpl w:val="898A044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2">
    <w:nsid w:val="38AF57CD"/>
    <w:multiLevelType w:val="singleLevel"/>
    <w:tmpl w:val="1FF2CAF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3">
    <w:nsid w:val="394A7989"/>
    <w:multiLevelType w:val="singleLevel"/>
    <w:tmpl w:val="A63E4216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54">
    <w:nsid w:val="3E4653D8"/>
    <w:multiLevelType w:val="singleLevel"/>
    <w:tmpl w:val="86F2857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5">
    <w:nsid w:val="3FF90429"/>
    <w:multiLevelType w:val="singleLevel"/>
    <w:tmpl w:val="9F30A33A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6">
    <w:nsid w:val="42520961"/>
    <w:multiLevelType w:val="singleLevel"/>
    <w:tmpl w:val="ED289E40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57">
    <w:nsid w:val="44651D93"/>
    <w:multiLevelType w:val="singleLevel"/>
    <w:tmpl w:val="CFA2200C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8">
    <w:nsid w:val="463938B3"/>
    <w:multiLevelType w:val="singleLevel"/>
    <w:tmpl w:val="E8F20EF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59">
    <w:nsid w:val="4AA14607"/>
    <w:multiLevelType w:val="singleLevel"/>
    <w:tmpl w:val="68C0F1C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0">
    <w:nsid w:val="4C8141FE"/>
    <w:multiLevelType w:val="singleLevel"/>
    <w:tmpl w:val="DCDEC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61">
    <w:nsid w:val="4D033727"/>
    <w:multiLevelType w:val="singleLevel"/>
    <w:tmpl w:val="20EC673C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2">
    <w:nsid w:val="4D655E5E"/>
    <w:multiLevelType w:val="singleLevel"/>
    <w:tmpl w:val="26A0143A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3">
    <w:nsid w:val="4DFF03F3"/>
    <w:multiLevelType w:val="singleLevel"/>
    <w:tmpl w:val="6BA07642"/>
    <w:lvl w:ilvl="0">
      <w:start w:val="1"/>
      <w:numFmt w:val="upperLetter"/>
      <w:pStyle w:val="Heading1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4">
    <w:nsid w:val="50BF6613"/>
    <w:multiLevelType w:val="singleLevel"/>
    <w:tmpl w:val="6D0CE4C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5">
    <w:nsid w:val="52B81CCC"/>
    <w:multiLevelType w:val="singleLevel"/>
    <w:tmpl w:val="EAA204B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6">
    <w:nsid w:val="52C477A7"/>
    <w:multiLevelType w:val="singleLevel"/>
    <w:tmpl w:val="3356CE50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67">
    <w:nsid w:val="536D40B9"/>
    <w:multiLevelType w:val="singleLevel"/>
    <w:tmpl w:val="620CC11E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68">
    <w:nsid w:val="56041417"/>
    <w:multiLevelType w:val="singleLevel"/>
    <w:tmpl w:val="B16CF96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9">
    <w:nsid w:val="56B476B8"/>
    <w:multiLevelType w:val="hybridMultilevel"/>
    <w:tmpl w:val="4F04C5B8"/>
    <w:lvl w:ilvl="0" w:tplc="7D661A68">
      <w:start w:val="6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0">
    <w:nsid w:val="56BA6C75"/>
    <w:multiLevelType w:val="singleLevel"/>
    <w:tmpl w:val="1102D16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71">
    <w:nsid w:val="56C21549"/>
    <w:multiLevelType w:val="singleLevel"/>
    <w:tmpl w:val="ABF4314E"/>
    <w:lvl w:ilvl="0">
      <w:start w:val="1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72">
    <w:nsid w:val="57193156"/>
    <w:multiLevelType w:val="singleLevel"/>
    <w:tmpl w:val="BD804CB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73">
    <w:nsid w:val="59AD05B8"/>
    <w:multiLevelType w:val="singleLevel"/>
    <w:tmpl w:val="4A90F7F2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74">
    <w:nsid w:val="59CE01AD"/>
    <w:multiLevelType w:val="hybridMultilevel"/>
    <w:tmpl w:val="E1DEABBA"/>
    <w:lvl w:ilvl="0" w:tplc="671064A8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59D47391"/>
    <w:multiLevelType w:val="singleLevel"/>
    <w:tmpl w:val="AC9C4A2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76">
    <w:nsid w:val="5A471000"/>
    <w:multiLevelType w:val="hybridMultilevel"/>
    <w:tmpl w:val="2CA65756"/>
    <w:lvl w:ilvl="0" w:tplc="79481E14">
      <w:start w:val="1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7">
    <w:nsid w:val="5DEA309B"/>
    <w:multiLevelType w:val="singleLevel"/>
    <w:tmpl w:val="BE9CDFBC"/>
    <w:lvl w:ilvl="0">
      <w:start w:val="1"/>
      <w:numFmt w:val="upperLetter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</w:abstractNum>
  <w:abstractNum w:abstractNumId="78">
    <w:nsid w:val="5F993EEA"/>
    <w:multiLevelType w:val="singleLevel"/>
    <w:tmpl w:val="916AFD66"/>
    <w:lvl w:ilvl="0">
      <w:start w:val="1"/>
      <w:numFmt w:val="upperLetter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</w:abstractNum>
  <w:abstractNum w:abstractNumId="79">
    <w:nsid w:val="604A4F7A"/>
    <w:multiLevelType w:val="singleLevel"/>
    <w:tmpl w:val="871A9B74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80">
    <w:nsid w:val="604E6D64"/>
    <w:multiLevelType w:val="singleLevel"/>
    <w:tmpl w:val="D7047562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81">
    <w:nsid w:val="623F5743"/>
    <w:multiLevelType w:val="singleLevel"/>
    <w:tmpl w:val="E614152A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82">
    <w:nsid w:val="64A4236B"/>
    <w:multiLevelType w:val="singleLevel"/>
    <w:tmpl w:val="CEB455F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83">
    <w:nsid w:val="65040FA8"/>
    <w:multiLevelType w:val="singleLevel"/>
    <w:tmpl w:val="950A3C98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84">
    <w:nsid w:val="65583DBD"/>
    <w:multiLevelType w:val="singleLevel"/>
    <w:tmpl w:val="8512A2C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85">
    <w:nsid w:val="659B3664"/>
    <w:multiLevelType w:val="hybridMultilevel"/>
    <w:tmpl w:val="A9E43768"/>
    <w:lvl w:ilvl="0" w:tplc="C10A571A">
      <w:start w:val="5"/>
      <w:numFmt w:val="decimal"/>
      <w:lvlText w:val="%1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65FB0863"/>
    <w:multiLevelType w:val="singleLevel"/>
    <w:tmpl w:val="EC287D36"/>
    <w:lvl w:ilvl="0">
      <w:start w:val="1"/>
      <w:numFmt w:val="upperLetter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87">
    <w:nsid w:val="66894FC0"/>
    <w:multiLevelType w:val="singleLevel"/>
    <w:tmpl w:val="935E008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88">
    <w:nsid w:val="67CC42C2"/>
    <w:multiLevelType w:val="singleLevel"/>
    <w:tmpl w:val="041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9">
    <w:nsid w:val="67DF2EEB"/>
    <w:multiLevelType w:val="singleLevel"/>
    <w:tmpl w:val="4BF8ED9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0">
    <w:nsid w:val="691D4E37"/>
    <w:multiLevelType w:val="singleLevel"/>
    <w:tmpl w:val="BA40BD4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1">
    <w:nsid w:val="694953FA"/>
    <w:multiLevelType w:val="singleLevel"/>
    <w:tmpl w:val="AEAA24D4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2">
    <w:nsid w:val="6B4E60CA"/>
    <w:multiLevelType w:val="singleLevel"/>
    <w:tmpl w:val="C5C0D01C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3">
    <w:nsid w:val="6B7125CA"/>
    <w:multiLevelType w:val="singleLevel"/>
    <w:tmpl w:val="F350E2EA"/>
    <w:lvl w:ilvl="0">
      <w:start w:val="1"/>
      <w:numFmt w:val="upperLetter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</w:abstractNum>
  <w:abstractNum w:abstractNumId="94">
    <w:nsid w:val="6C780B91"/>
    <w:multiLevelType w:val="singleLevel"/>
    <w:tmpl w:val="E392F5DA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5">
    <w:nsid w:val="6CD14A58"/>
    <w:multiLevelType w:val="singleLevel"/>
    <w:tmpl w:val="B53E79F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6">
    <w:nsid w:val="6D7873DF"/>
    <w:multiLevelType w:val="singleLevel"/>
    <w:tmpl w:val="103E919C"/>
    <w:lvl w:ilvl="0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</w:abstractNum>
  <w:abstractNum w:abstractNumId="97">
    <w:nsid w:val="6E3D5F83"/>
    <w:multiLevelType w:val="singleLevel"/>
    <w:tmpl w:val="C2BE95D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8">
    <w:nsid w:val="6F5270E9"/>
    <w:multiLevelType w:val="singleLevel"/>
    <w:tmpl w:val="F4D41A36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99">
    <w:nsid w:val="704677F4"/>
    <w:multiLevelType w:val="singleLevel"/>
    <w:tmpl w:val="404E56EE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00">
    <w:nsid w:val="70610C99"/>
    <w:multiLevelType w:val="singleLevel"/>
    <w:tmpl w:val="D25EE79C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01">
    <w:nsid w:val="70C74001"/>
    <w:multiLevelType w:val="singleLevel"/>
    <w:tmpl w:val="5D68E6E4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02">
    <w:nsid w:val="70E1491D"/>
    <w:multiLevelType w:val="singleLevel"/>
    <w:tmpl w:val="25302CE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03">
    <w:nsid w:val="7137238E"/>
    <w:multiLevelType w:val="singleLevel"/>
    <w:tmpl w:val="7EAE64E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04">
    <w:nsid w:val="71E2428A"/>
    <w:multiLevelType w:val="singleLevel"/>
    <w:tmpl w:val="E9A2AF64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05">
    <w:nsid w:val="73BE0F9A"/>
    <w:multiLevelType w:val="hybridMultilevel"/>
    <w:tmpl w:val="EC087D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749A1058"/>
    <w:multiLevelType w:val="singleLevel"/>
    <w:tmpl w:val="84309CA4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07">
    <w:nsid w:val="76502154"/>
    <w:multiLevelType w:val="singleLevel"/>
    <w:tmpl w:val="89C0F47E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08">
    <w:nsid w:val="76781E58"/>
    <w:multiLevelType w:val="hybridMultilevel"/>
    <w:tmpl w:val="318AF6AE"/>
    <w:lvl w:ilvl="0" w:tplc="82580D1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779A304E"/>
    <w:multiLevelType w:val="singleLevel"/>
    <w:tmpl w:val="CC36DCE6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10">
    <w:nsid w:val="7AAF5970"/>
    <w:multiLevelType w:val="singleLevel"/>
    <w:tmpl w:val="E9D89C0A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11">
    <w:nsid w:val="7C3309CE"/>
    <w:multiLevelType w:val="hybridMultilevel"/>
    <w:tmpl w:val="461C2086"/>
    <w:lvl w:ilvl="0" w:tplc="303CD8E6">
      <w:start w:val="1"/>
      <w:numFmt w:val="decimal"/>
      <w:lvlText w:val="%1."/>
      <w:lvlJc w:val="left"/>
      <w:pPr>
        <w:ind w:left="880" w:hanging="360"/>
      </w:pPr>
      <w:rPr>
        <w:rFonts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  <w:rPr>
        <w:rFonts w:cs="Times New Roman"/>
      </w:rPr>
    </w:lvl>
  </w:abstractNum>
  <w:abstractNum w:abstractNumId="112">
    <w:nsid w:val="7E6134C1"/>
    <w:multiLevelType w:val="singleLevel"/>
    <w:tmpl w:val="091AA93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100"/>
  </w:num>
  <w:num w:numId="2">
    <w:abstractNumId w:val="45"/>
  </w:num>
  <w:num w:numId="3">
    <w:abstractNumId w:val="22"/>
  </w:num>
  <w:num w:numId="4">
    <w:abstractNumId w:val="108"/>
  </w:num>
  <w:num w:numId="5">
    <w:abstractNumId w:val="34"/>
  </w:num>
  <w:num w:numId="6">
    <w:abstractNumId w:val="69"/>
  </w:num>
  <w:num w:numId="7">
    <w:abstractNumId w:val="74"/>
  </w:num>
  <w:num w:numId="8">
    <w:abstractNumId w:val="105"/>
  </w:num>
  <w:num w:numId="9">
    <w:abstractNumId w:val="28"/>
  </w:num>
  <w:num w:numId="10">
    <w:abstractNumId w:val="48"/>
  </w:num>
  <w:num w:numId="11">
    <w:abstractNumId w:val="73"/>
  </w:num>
  <w:num w:numId="12">
    <w:abstractNumId w:val="82"/>
  </w:num>
  <w:num w:numId="13">
    <w:abstractNumId w:val="5"/>
  </w:num>
  <w:num w:numId="14">
    <w:abstractNumId w:val="102"/>
  </w:num>
  <w:num w:numId="15">
    <w:abstractNumId w:val="95"/>
  </w:num>
  <w:num w:numId="16">
    <w:abstractNumId w:val="47"/>
  </w:num>
  <w:num w:numId="17">
    <w:abstractNumId w:val="51"/>
  </w:num>
  <w:num w:numId="18">
    <w:abstractNumId w:val="57"/>
  </w:num>
  <w:num w:numId="19">
    <w:abstractNumId w:val="72"/>
  </w:num>
  <w:num w:numId="20">
    <w:abstractNumId w:val="16"/>
  </w:num>
  <w:num w:numId="21">
    <w:abstractNumId w:val="110"/>
  </w:num>
  <w:num w:numId="22">
    <w:abstractNumId w:val="71"/>
  </w:num>
  <w:num w:numId="23">
    <w:abstractNumId w:val="103"/>
  </w:num>
  <w:num w:numId="24">
    <w:abstractNumId w:val="98"/>
  </w:num>
  <w:num w:numId="25">
    <w:abstractNumId w:val="83"/>
  </w:num>
  <w:num w:numId="26">
    <w:abstractNumId w:val="27"/>
  </w:num>
  <w:num w:numId="27">
    <w:abstractNumId w:val="75"/>
  </w:num>
  <w:num w:numId="28">
    <w:abstractNumId w:val="2"/>
  </w:num>
  <w:num w:numId="29">
    <w:abstractNumId w:val="14"/>
  </w:num>
  <w:num w:numId="30">
    <w:abstractNumId w:val="84"/>
  </w:num>
  <w:num w:numId="31">
    <w:abstractNumId w:val="36"/>
  </w:num>
  <w:num w:numId="32">
    <w:abstractNumId w:val="65"/>
  </w:num>
  <w:num w:numId="33">
    <w:abstractNumId w:val="107"/>
  </w:num>
  <w:num w:numId="34">
    <w:abstractNumId w:val="18"/>
  </w:num>
  <w:num w:numId="35">
    <w:abstractNumId w:val="88"/>
  </w:num>
  <w:num w:numId="36">
    <w:abstractNumId w:val="41"/>
  </w:num>
  <w:num w:numId="37">
    <w:abstractNumId w:val="8"/>
  </w:num>
  <w:num w:numId="38">
    <w:abstractNumId w:val="49"/>
  </w:num>
  <w:num w:numId="39">
    <w:abstractNumId w:val="52"/>
  </w:num>
  <w:num w:numId="40">
    <w:abstractNumId w:val="101"/>
  </w:num>
  <w:num w:numId="41">
    <w:abstractNumId w:val="38"/>
  </w:num>
  <w:num w:numId="42">
    <w:abstractNumId w:val="60"/>
  </w:num>
  <w:num w:numId="43">
    <w:abstractNumId w:val="104"/>
  </w:num>
  <w:num w:numId="44">
    <w:abstractNumId w:val="56"/>
  </w:num>
  <w:num w:numId="45">
    <w:abstractNumId w:val="80"/>
  </w:num>
  <w:num w:numId="46">
    <w:abstractNumId w:val="13"/>
  </w:num>
  <w:num w:numId="47">
    <w:abstractNumId w:val="7"/>
  </w:num>
  <w:num w:numId="48">
    <w:abstractNumId w:val="59"/>
  </w:num>
  <w:num w:numId="49">
    <w:abstractNumId w:val="11"/>
  </w:num>
  <w:num w:numId="50">
    <w:abstractNumId w:val="37"/>
  </w:num>
  <w:num w:numId="51">
    <w:abstractNumId w:val="63"/>
  </w:num>
  <w:num w:numId="52">
    <w:abstractNumId w:val="3"/>
  </w:num>
  <w:num w:numId="53">
    <w:abstractNumId w:val="67"/>
  </w:num>
  <w:num w:numId="54">
    <w:abstractNumId w:val="17"/>
  </w:num>
  <w:num w:numId="55">
    <w:abstractNumId w:val="32"/>
  </w:num>
  <w:num w:numId="56">
    <w:abstractNumId w:val="4"/>
  </w:num>
  <w:num w:numId="57">
    <w:abstractNumId w:val="64"/>
  </w:num>
  <w:num w:numId="58">
    <w:abstractNumId w:val="25"/>
  </w:num>
  <w:num w:numId="59">
    <w:abstractNumId w:val="112"/>
  </w:num>
  <w:num w:numId="60">
    <w:abstractNumId w:val="81"/>
  </w:num>
  <w:num w:numId="61">
    <w:abstractNumId w:val="91"/>
  </w:num>
  <w:num w:numId="62">
    <w:abstractNumId w:val="21"/>
  </w:num>
  <w:num w:numId="63">
    <w:abstractNumId w:val="50"/>
  </w:num>
  <w:num w:numId="64">
    <w:abstractNumId w:val="90"/>
  </w:num>
  <w:num w:numId="65">
    <w:abstractNumId w:val="40"/>
  </w:num>
  <w:num w:numId="66">
    <w:abstractNumId w:val="29"/>
  </w:num>
  <w:num w:numId="67">
    <w:abstractNumId w:val="55"/>
  </w:num>
  <w:num w:numId="68">
    <w:abstractNumId w:val="35"/>
  </w:num>
  <w:num w:numId="69">
    <w:abstractNumId w:val="68"/>
  </w:num>
  <w:num w:numId="70">
    <w:abstractNumId w:val="54"/>
  </w:num>
  <w:num w:numId="71">
    <w:abstractNumId w:val="31"/>
  </w:num>
  <w:num w:numId="72">
    <w:abstractNumId w:val="6"/>
  </w:num>
  <w:num w:numId="73">
    <w:abstractNumId w:val="70"/>
  </w:num>
  <w:num w:numId="74">
    <w:abstractNumId w:val="89"/>
  </w:num>
  <w:num w:numId="75">
    <w:abstractNumId w:val="26"/>
  </w:num>
  <w:num w:numId="76">
    <w:abstractNumId w:val="9"/>
  </w:num>
  <w:num w:numId="77">
    <w:abstractNumId w:val="46"/>
  </w:num>
  <w:num w:numId="78">
    <w:abstractNumId w:val="19"/>
  </w:num>
  <w:num w:numId="79">
    <w:abstractNumId w:val="92"/>
  </w:num>
  <w:num w:numId="80">
    <w:abstractNumId w:val="39"/>
  </w:num>
  <w:num w:numId="81">
    <w:abstractNumId w:val="58"/>
  </w:num>
  <w:num w:numId="82">
    <w:abstractNumId w:val="33"/>
  </w:num>
  <w:num w:numId="83">
    <w:abstractNumId w:val="44"/>
  </w:num>
  <w:num w:numId="84">
    <w:abstractNumId w:val="15"/>
  </w:num>
  <w:num w:numId="85">
    <w:abstractNumId w:val="0"/>
  </w:num>
  <w:num w:numId="86">
    <w:abstractNumId w:val="42"/>
  </w:num>
  <w:num w:numId="87">
    <w:abstractNumId w:val="79"/>
  </w:num>
  <w:num w:numId="88">
    <w:abstractNumId w:val="10"/>
  </w:num>
  <w:num w:numId="89">
    <w:abstractNumId w:val="109"/>
  </w:num>
  <w:num w:numId="90">
    <w:abstractNumId w:val="106"/>
  </w:num>
  <w:num w:numId="91">
    <w:abstractNumId w:val="93"/>
  </w:num>
  <w:num w:numId="92">
    <w:abstractNumId w:val="77"/>
  </w:num>
  <w:num w:numId="93">
    <w:abstractNumId w:val="78"/>
  </w:num>
  <w:num w:numId="94">
    <w:abstractNumId w:val="86"/>
  </w:num>
  <w:num w:numId="95">
    <w:abstractNumId w:val="99"/>
  </w:num>
  <w:num w:numId="96">
    <w:abstractNumId w:val="24"/>
  </w:num>
  <w:num w:numId="97">
    <w:abstractNumId w:val="20"/>
  </w:num>
  <w:num w:numId="98">
    <w:abstractNumId w:val="62"/>
  </w:num>
  <w:num w:numId="99">
    <w:abstractNumId w:val="43"/>
  </w:num>
  <w:num w:numId="100">
    <w:abstractNumId w:val="66"/>
  </w:num>
  <w:num w:numId="101">
    <w:abstractNumId w:val="53"/>
  </w:num>
  <w:num w:numId="102">
    <w:abstractNumId w:val="87"/>
  </w:num>
  <w:num w:numId="103">
    <w:abstractNumId w:val="61"/>
  </w:num>
  <w:num w:numId="104">
    <w:abstractNumId w:val="94"/>
  </w:num>
  <w:num w:numId="105">
    <w:abstractNumId w:val="30"/>
  </w:num>
  <w:num w:numId="106">
    <w:abstractNumId w:val="23"/>
  </w:num>
  <w:num w:numId="107">
    <w:abstractNumId w:val="96"/>
  </w:num>
  <w:num w:numId="108">
    <w:abstractNumId w:val="12"/>
  </w:num>
  <w:num w:numId="109">
    <w:abstractNumId w:val="97"/>
  </w:num>
  <w:num w:numId="110">
    <w:abstractNumId w:val="111"/>
  </w:num>
  <w:num w:numId="111">
    <w:abstractNumId w:val="1"/>
  </w:num>
  <w:num w:numId="112">
    <w:abstractNumId w:val="76"/>
  </w:num>
  <w:num w:numId="113">
    <w:abstractNumId w:val="85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10D"/>
    <w:rsid w:val="00064506"/>
    <w:rsid w:val="000B7949"/>
    <w:rsid w:val="000F022A"/>
    <w:rsid w:val="000F02B9"/>
    <w:rsid w:val="000F28CB"/>
    <w:rsid w:val="000F355B"/>
    <w:rsid w:val="00120866"/>
    <w:rsid w:val="0014375E"/>
    <w:rsid w:val="00144019"/>
    <w:rsid w:val="001444A6"/>
    <w:rsid w:val="00171425"/>
    <w:rsid w:val="002419BF"/>
    <w:rsid w:val="00284530"/>
    <w:rsid w:val="00293850"/>
    <w:rsid w:val="002C215B"/>
    <w:rsid w:val="002F0BBE"/>
    <w:rsid w:val="002F23D9"/>
    <w:rsid w:val="00300182"/>
    <w:rsid w:val="00303B14"/>
    <w:rsid w:val="0032433C"/>
    <w:rsid w:val="003314C9"/>
    <w:rsid w:val="00354141"/>
    <w:rsid w:val="003B1287"/>
    <w:rsid w:val="003C253B"/>
    <w:rsid w:val="003F38F8"/>
    <w:rsid w:val="0042410D"/>
    <w:rsid w:val="00480CB7"/>
    <w:rsid w:val="004B0348"/>
    <w:rsid w:val="004E6D87"/>
    <w:rsid w:val="00500A28"/>
    <w:rsid w:val="00530193"/>
    <w:rsid w:val="00531719"/>
    <w:rsid w:val="005C074C"/>
    <w:rsid w:val="00611A51"/>
    <w:rsid w:val="00631C15"/>
    <w:rsid w:val="00636064"/>
    <w:rsid w:val="00656F41"/>
    <w:rsid w:val="006723EB"/>
    <w:rsid w:val="00686361"/>
    <w:rsid w:val="00696A53"/>
    <w:rsid w:val="006C4C66"/>
    <w:rsid w:val="006E024D"/>
    <w:rsid w:val="00732D2A"/>
    <w:rsid w:val="00734786"/>
    <w:rsid w:val="00785DE7"/>
    <w:rsid w:val="00792ECA"/>
    <w:rsid w:val="007946EE"/>
    <w:rsid w:val="007A3239"/>
    <w:rsid w:val="007A5826"/>
    <w:rsid w:val="007B6704"/>
    <w:rsid w:val="007D69EE"/>
    <w:rsid w:val="007E6F09"/>
    <w:rsid w:val="008C613A"/>
    <w:rsid w:val="00984F1B"/>
    <w:rsid w:val="009E7105"/>
    <w:rsid w:val="00A00CE1"/>
    <w:rsid w:val="00A717E5"/>
    <w:rsid w:val="00AC48FB"/>
    <w:rsid w:val="00B258D5"/>
    <w:rsid w:val="00BC284C"/>
    <w:rsid w:val="00C159A5"/>
    <w:rsid w:val="00C71EAA"/>
    <w:rsid w:val="00C867F1"/>
    <w:rsid w:val="00D0202B"/>
    <w:rsid w:val="00DE697A"/>
    <w:rsid w:val="00E21E3E"/>
    <w:rsid w:val="00E230BE"/>
    <w:rsid w:val="00E230FF"/>
    <w:rsid w:val="00E4136C"/>
    <w:rsid w:val="00ED79C6"/>
    <w:rsid w:val="00F056A8"/>
    <w:rsid w:val="00F26E9F"/>
    <w:rsid w:val="00F55B8C"/>
    <w:rsid w:val="00F82D19"/>
    <w:rsid w:val="00F96593"/>
    <w:rsid w:val="00FE2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02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00182"/>
    <w:pPr>
      <w:keepNext/>
      <w:numPr>
        <w:numId w:val="51"/>
      </w:numPr>
      <w:tabs>
        <w:tab w:val="left" w:pos="3686"/>
      </w:tabs>
      <w:spacing w:after="0" w:line="240" w:lineRule="auto"/>
      <w:ind w:right="-2"/>
      <w:jc w:val="both"/>
      <w:outlineLvl w:val="0"/>
    </w:pPr>
    <w:rPr>
      <w:rFonts w:ascii="Times New Roman" w:hAnsi="Times New Roman"/>
      <w:color w:val="000000"/>
      <w:sz w:val="32"/>
      <w:szCs w:val="20"/>
      <w:lang w:val="en-US" w:eastAsia="ko-K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9E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0018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E9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182"/>
    <w:pPr>
      <w:keepNext/>
      <w:tabs>
        <w:tab w:val="left" w:pos="3686"/>
      </w:tabs>
      <w:spacing w:after="0" w:line="240" w:lineRule="auto"/>
      <w:ind w:right="-2"/>
      <w:jc w:val="both"/>
      <w:outlineLvl w:val="4"/>
    </w:pPr>
    <w:rPr>
      <w:rFonts w:ascii="KZ Times New Roman" w:hAnsi="KZ Times New Roman"/>
      <w:color w:val="000000"/>
      <w:sz w:val="32"/>
      <w:szCs w:val="20"/>
      <w:lang w:eastAsia="kk-KZ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410D"/>
    <w:pPr>
      <w:keepNext/>
      <w:spacing w:after="0" w:line="240" w:lineRule="auto"/>
      <w:jc w:val="center"/>
      <w:outlineLvl w:val="7"/>
    </w:pPr>
    <w:rPr>
      <w:rFonts w:ascii="KZ Times New Roman" w:hAnsi="KZ 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182"/>
    <w:rPr>
      <w:rFonts w:ascii="Times New Roman" w:hAnsi="Times New Roman" w:cs="Times New Roman"/>
      <w:color w:val="000000"/>
      <w:sz w:val="20"/>
      <w:szCs w:val="20"/>
      <w:lang w:val="en-US" w:eastAsia="ko-K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69E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0182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6E9F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182"/>
    <w:rPr>
      <w:rFonts w:ascii="KZ Times New Roman" w:hAnsi="KZ Times New Roman" w:cs="Times New Roman"/>
      <w:color w:val="000000"/>
      <w:sz w:val="20"/>
      <w:szCs w:val="20"/>
      <w:lang w:eastAsia="kk-KZ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2410D"/>
    <w:rPr>
      <w:rFonts w:ascii="KZ Times New Roman" w:hAnsi="KZ Times New Roman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2410D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2410D"/>
    <w:rPr>
      <w:rFonts w:ascii="Times New Roman" w:hAnsi="Times New Roman" w:cs="Times New Roman"/>
      <w:sz w:val="20"/>
      <w:szCs w:val="20"/>
    </w:rPr>
  </w:style>
  <w:style w:type="paragraph" w:customStyle="1" w:styleId="a">
    <w:name w:val="Знак Знак Знак Знак Знак Знак"/>
    <w:basedOn w:val="Normal"/>
    <w:autoRedefine/>
    <w:uiPriority w:val="99"/>
    <w:rsid w:val="0042410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F26E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26E9F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D69E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D69EE"/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rsid w:val="007D69EE"/>
    <w:pPr>
      <w:spacing w:after="0" w:line="240" w:lineRule="auto"/>
      <w:ind w:left="1415" w:hanging="283"/>
    </w:pPr>
    <w:rPr>
      <w:rFonts w:ascii="Times New R Kaz" w:hAnsi="Times New R Kaz"/>
      <w:color w:val="000000"/>
      <w:sz w:val="28"/>
      <w:szCs w:val="20"/>
    </w:rPr>
  </w:style>
  <w:style w:type="paragraph" w:styleId="ListParagraph">
    <w:name w:val="List Paragraph"/>
    <w:basedOn w:val="Normal"/>
    <w:uiPriority w:val="99"/>
    <w:qFormat/>
    <w:rsid w:val="00F056A8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E4136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4136C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30018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00182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300182"/>
    <w:pPr>
      <w:tabs>
        <w:tab w:val="center" w:pos="4677"/>
        <w:tab w:val="right" w:pos="9355"/>
      </w:tabs>
      <w:spacing w:after="0" w:line="240" w:lineRule="auto"/>
    </w:pPr>
    <w:rPr>
      <w:rFonts w:ascii="Times New R Kaz" w:hAnsi="Times New R Kaz"/>
      <w:color w:val="000000"/>
      <w:sz w:val="28"/>
      <w:szCs w:val="20"/>
      <w:lang w:eastAsia="kk-KZ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0182"/>
    <w:rPr>
      <w:rFonts w:ascii="Times New R Kaz" w:hAnsi="Times New R Kaz" w:cs="Times New Roman"/>
      <w:color w:val="000000"/>
      <w:sz w:val="20"/>
      <w:szCs w:val="20"/>
      <w:lang w:eastAsia="kk-KZ"/>
    </w:rPr>
  </w:style>
  <w:style w:type="character" w:styleId="Hyperlink">
    <w:name w:val="Hyperlink"/>
    <w:basedOn w:val="DefaultParagraphFont"/>
    <w:uiPriority w:val="99"/>
    <w:rsid w:val="0030018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00182"/>
    <w:rPr>
      <w:rFonts w:cs="Times New Roman"/>
    </w:rPr>
  </w:style>
  <w:style w:type="paragraph" w:customStyle="1" w:styleId="FR1">
    <w:name w:val="FR1"/>
    <w:uiPriority w:val="99"/>
    <w:rsid w:val="00A717E5"/>
    <w:pPr>
      <w:widowControl w:val="0"/>
      <w:jc w:val="right"/>
    </w:pPr>
    <w:rPr>
      <w:rFonts w:ascii="Times New Roman" w:hAnsi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7B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6704"/>
    <w:rPr>
      <w:rFonts w:cs="Times New Roman"/>
    </w:rPr>
  </w:style>
  <w:style w:type="table" w:styleId="TableGrid">
    <w:name w:val="Table Grid"/>
    <w:basedOn w:val="TableNormal"/>
    <w:uiPriority w:val="99"/>
    <w:rsid w:val="000B794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472</TotalTime>
  <Pages>38</Pages>
  <Words>7674</Words>
  <Characters>-32766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19</cp:revision>
  <cp:lastPrinted>2013-04-11T04:26:00Z</cp:lastPrinted>
  <dcterms:created xsi:type="dcterms:W3CDTF">2013-03-27T17:07:00Z</dcterms:created>
  <dcterms:modified xsi:type="dcterms:W3CDTF">2013-04-11T12:07:00Z</dcterms:modified>
</cp:coreProperties>
</file>